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1F398514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S1-23</w:t>
      </w:r>
      <w:r w:rsidR="00615426">
        <w:rPr>
          <w:rFonts w:eastAsia="MS Mincho" w:cs="Arial"/>
          <w:b/>
          <w:sz w:val="24"/>
          <w:szCs w:val="24"/>
          <w:lang w:eastAsia="ja-JP"/>
        </w:rPr>
        <w:t>1645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Germany,  22</w:t>
      </w:r>
      <w:proofErr w:type="gramEnd"/>
      <w:r>
        <w:rPr>
          <w:rFonts w:eastAsia="MS Mincho" w:cs="Arial"/>
          <w:b/>
          <w:sz w:val="24"/>
          <w:szCs w:val="24"/>
          <w:lang w:eastAsia="ja-JP"/>
        </w:rPr>
        <w:t xml:space="preserve">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F1B4376" w14:textId="77777777" w:rsidR="002B65BA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bookmarkStart w:id="5" w:name="_Hlk135570769"/>
      <w:r w:rsidR="002B65BA" w:rsidRPr="002B65BA">
        <w:rPr>
          <w:rFonts w:eastAsia="Times New Roman" w:cs="Arial"/>
          <w:sz w:val="22"/>
          <w:szCs w:val="20"/>
          <w:lang w:eastAsia="ar-SA"/>
        </w:rPr>
        <w:t>NetShare + AIML_Ph2</w:t>
      </w:r>
      <w:bookmarkEnd w:id="5"/>
    </w:p>
    <w:p w14:paraId="09D907A5" w14:textId="58E0B20B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100A68D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B65BA">
        <w:rPr>
          <w:rFonts w:eastAsia="Times New Roman" w:cs="Arial"/>
          <w:sz w:val="22"/>
          <w:szCs w:val="20"/>
          <w:lang w:eastAsia="ar-SA"/>
        </w:rPr>
        <w:t>Draft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8D5366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B65BA">
        <w:rPr>
          <w:rFonts w:eastAsia="Times New Roman" w:cs="Arial"/>
          <w:sz w:val="22"/>
          <w:szCs w:val="20"/>
          <w:lang w:eastAsia="ar-SA"/>
        </w:rPr>
        <w:t>Xu Xia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0D843279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6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r w:rsidR="002B65BA" w:rsidRPr="002B65BA">
        <w:rPr>
          <w:rFonts w:eastAsia="MS Mincho" w:cs="Arial"/>
          <w:bCs/>
          <w:sz w:val="36"/>
          <w:szCs w:val="36"/>
          <w:lang w:eastAsia="ar-SA"/>
        </w:rPr>
        <w:t>NetShare + AIML_Ph2</w:t>
      </w:r>
      <w:r w:rsidRPr="00237551">
        <w:rPr>
          <w:rFonts w:eastAsia="MS Mincho" w:cs="Arial"/>
          <w:bCs/>
          <w:sz w:val="36"/>
          <w:szCs w:val="36"/>
          <w:lang w:eastAsia="ar-SA"/>
        </w:rPr>
        <w:t xml:space="preserve"> </w:t>
      </w:r>
      <w:bookmarkEnd w:id="6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2B65BA" w:rsidRPr="00015298" w14:paraId="3545386A" w14:textId="77777777" w:rsidTr="002B65BA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2B65BA" w:rsidRPr="00015298" w:rsidRDefault="002B65BA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2B65BA" w:rsidRPr="00015298" w:rsidRDefault="002B65BA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2B65BA" w:rsidRPr="00015298" w:rsidRDefault="002B65BA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2B65BA" w:rsidRPr="00015298" w:rsidRDefault="002B65BA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B65BA" w:rsidRPr="00AB0F3E" w14:paraId="5903BDF4" w14:textId="77777777" w:rsidTr="002B65BA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2B65BA" w:rsidRPr="00AB0F3E" w:rsidRDefault="002B65BA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2B65BA" w:rsidRPr="00AB0F3E" w:rsidRDefault="002B65BA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2B65BA" w:rsidRPr="00415AA2" w:rsidRDefault="002B65BA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2B65BA" w:rsidRPr="00415AA2" w:rsidRDefault="002B65BA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B65BA" w:rsidRPr="00015298" w14:paraId="6A29E93B" w14:textId="77777777" w:rsidTr="002B65BA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1270FF1C" w:rsidR="002B65BA" w:rsidRPr="00AB0F3E" w:rsidRDefault="002B65BA" w:rsidP="002B6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3F0E99" w14:textId="77777777" w:rsidR="002B65BA" w:rsidRPr="00AB0F3E" w:rsidRDefault="002B65BA" w:rsidP="002B65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D1FCB96" w14:textId="77777777" w:rsidR="002B65BA" w:rsidRPr="00AB0F3E" w:rsidRDefault="002B65BA" w:rsidP="002B6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27D228B0" w:rsidR="002B65BA" w:rsidRPr="00AB0F3E" w:rsidRDefault="002B65BA" w:rsidP="002B6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168176" w14:textId="77777777" w:rsidR="002B65BA" w:rsidRPr="00B50B65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C717943" w14:textId="77777777" w:rsidR="002B65BA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0845E0AD" w14:textId="77777777" w:rsidR="002B65BA" w:rsidRPr="00AB0F3E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BC8FE72" w14:textId="77777777" w:rsidR="002B65BA" w:rsidRPr="00B50B65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68D6650E" w:rsidR="002B65BA" w:rsidRPr="00AB0F3E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bookmarkStart w:id="8" w:name="_Hlk135570732"/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  <w:bookmarkEnd w:id="8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532006" w14:textId="77777777" w:rsidR="002B65BA" w:rsidRPr="00B50B65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3005920" w14:textId="77777777" w:rsidR="002B65BA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F67FD63" w14:textId="77777777" w:rsidR="002B65BA" w:rsidRPr="00AB0F3E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37093DB" w14:textId="77777777" w:rsidR="002B65BA" w:rsidRPr="00B50B65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70E5310A" w:rsidR="002B65BA" w:rsidRPr="004C4A40" w:rsidRDefault="002B65BA" w:rsidP="002B6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</w:p>
        </w:tc>
      </w:tr>
      <w:bookmarkEnd w:id="7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2B65BA" w:rsidRPr="00B04844" w14:paraId="4BD5DA39" w14:textId="77777777" w:rsidTr="00FC340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0049BB3" w14:textId="77777777" w:rsidR="002B65BA" w:rsidRPr="00F45489" w:rsidRDefault="002B65BA" w:rsidP="00FC3409">
            <w:pPr>
              <w:pStyle w:val="Heading1"/>
            </w:pPr>
            <w:proofErr w:type="spellStart"/>
            <w:r>
              <w:t>Netshare</w:t>
            </w:r>
            <w:proofErr w:type="spellEnd"/>
          </w:p>
        </w:tc>
      </w:tr>
      <w:tr w:rsidR="002B65BA" w:rsidRPr="00745D37" w14:paraId="3EC6ED02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678786" w14:textId="77777777" w:rsidR="002B65BA" w:rsidRPr="00745D37" w:rsidRDefault="002B65BA" w:rsidP="00FC3409">
            <w:pPr>
              <w:pStyle w:val="Heading2"/>
              <w:rPr>
                <w:lang w:val="en-US"/>
              </w:rPr>
            </w:pPr>
            <w:proofErr w:type="spellStart"/>
            <w:r>
              <w:rPr>
                <w:rFonts w:hint="eastAsia"/>
              </w:rPr>
              <w:t>FS_NetShare</w:t>
            </w:r>
            <w:proofErr w:type="spellEnd"/>
            <w:r w:rsidRPr="00745D37">
              <w:rPr>
                <w:lang w:val="en-US"/>
              </w:rPr>
              <w:t xml:space="preserve">: </w:t>
            </w:r>
            <w:r>
              <w:rPr>
                <w:rFonts w:hint="eastAsia"/>
              </w:rPr>
              <w:t>Study on Network Sharing Aspects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4F638F">
                <w:rPr>
                  <w:rStyle w:val="Hyperlink"/>
                  <w:lang w:val="en-US"/>
                </w:rPr>
                <w:t>SP-220087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2B65BA" w:rsidRPr="00AA7BD2" w14:paraId="5225BCD8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07F2A95" w14:textId="77777777" w:rsidR="002B65BA" w:rsidRPr="004067FF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91938F" w14:textId="77777777" w:rsidR="002B65BA" w:rsidRPr="00B209E2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B209E2">
              <w:rPr>
                <w:lang w:val="fr-FR"/>
              </w:rPr>
              <w:t>Qun</w:t>
            </w:r>
            <w:proofErr w:type="spellEnd"/>
            <w:r w:rsidRPr="00B209E2">
              <w:rPr>
                <w:lang w:val="fr-FR"/>
              </w:rPr>
              <w:t xml:space="preserve"> Wei (China </w:t>
            </w:r>
            <w:proofErr w:type="spellStart"/>
            <w:r w:rsidRPr="00B209E2">
              <w:rPr>
                <w:lang w:val="fr-FR"/>
              </w:rPr>
              <w:t>Unicom</w:t>
            </w:r>
            <w:proofErr w:type="spellEnd"/>
            <w:r w:rsidRPr="00B209E2">
              <w:rPr>
                <w:lang w:val="fr-FR"/>
              </w:rPr>
              <w:t>)</w:t>
            </w:r>
          </w:p>
          <w:p w14:paraId="40D6B17C" w14:textId="77777777" w:rsidR="002B65BA" w:rsidRDefault="002B65BA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proofErr w:type="gramEnd"/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B209E2">
                <w:rPr>
                  <w:rStyle w:val="Hyperlink"/>
                  <w:lang w:val="fr-FR"/>
                </w:rPr>
                <w:t>TR 22.851v1.1.0</w:t>
              </w:r>
            </w:hyperlink>
          </w:p>
          <w:p w14:paraId="0763C867" w14:textId="77777777" w:rsidR="002B65BA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1A0BCF8B" w14:textId="77777777" w:rsidR="002B65BA" w:rsidRPr="00AA7BD2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75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2B65BA" w:rsidRPr="00B04844" w14:paraId="522586A5" w14:textId="77777777" w:rsidTr="00982B1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CCA90E6" w14:textId="77777777" w:rsidR="002B65BA" w:rsidRPr="006E6FF4" w:rsidRDefault="002B65BA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2B65BA" w:rsidRPr="00A75C05" w14:paraId="430823DF" w14:textId="77777777" w:rsidTr="00982B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B3F89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2B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12B35" w14:textId="7E1F608D" w:rsidR="002B65BA" w:rsidRPr="00982B1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2B65BA" w:rsidRPr="00982B1C">
                <w:rPr>
                  <w:rStyle w:val="Hyperlink"/>
                  <w:rFonts w:cs="Arial"/>
                  <w:color w:val="auto"/>
                </w:rPr>
                <w:t>S1-231139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3722E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B1C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05E6C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B1C">
              <w:t>Term Adaption and Alignment in PRs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33E0E" w14:textId="50EFBEB8" w:rsidR="002B65BA" w:rsidRPr="00982B1C" w:rsidRDefault="00982B1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2B1C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982B1C">
              <w:rPr>
                <w:rFonts w:eastAsia="Times New Roman" w:cs="Arial"/>
                <w:szCs w:val="18"/>
                <w:lang w:eastAsia="ar-SA"/>
              </w:rPr>
              <w:t>1523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0A3C8" w14:textId="77777777" w:rsidR="002B65BA" w:rsidRPr="00982B1C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2B1C" w:rsidRPr="00A75C05" w14:paraId="716705CB" w14:textId="77777777" w:rsidTr="00982B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EBB9" w14:textId="616D4F2B" w:rsidR="00982B1C" w:rsidRPr="00982B1C" w:rsidRDefault="00982B1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2B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FC3C" w14:textId="67FC4802" w:rsidR="00982B1C" w:rsidRPr="00982B1C" w:rsidRDefault="00000000" w:rsidP="00FC3409">
            <w:pPr>
              <w:snapToGrid w:val="0"/>
              <w:spacing w:after="0" w:line="240" w:lineRule="auto"/>
            </w:pPr>
            <w:hyperlink r:id="rId14" w:history="1">
              <w:r w:rsidR="00982B1C" w:rsidRPr="00982B1C">
                <w:rPr>
                  <w:rStyle w:val="Hyperlink"/>
                  <w:rFonts w:cs="Arial"/>
                  <w:color w:val="auto"/>
                </w:rPr>
                <w:t>S1-</w:t>
              </w:r>
              <w:r w:rsidR="00982B1C">
                <w:rPr>
                  <w:rStyle w:val="Hyperlink"/>
                  <w:rFonts w:cs="Arial"/>
                  <w:color w:val="auto"/>
                </w:rPr>
                <w:t>23</w:t>
              </w:r>
              <w:r w:rsidR="00982B1C" w:rsidRPr="00982B1C">
                <w:rPr>
                  <w:rStyle w:val="Hyperlink"/>
                  <w:rFonts w:cs="Arial"/>
                  <w:color w:val="auto"/>
                </w:rPr>
                <w:t>1523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7672" w14:textId="3D5C1FD2" w:rsidR="00982B1C" w:rsidRPr="00982B1C" w:rsidRDefault="00982B1C" w:rsidP="00FC3409">
            <w:pPr>
              <w:snapToGrid w:val="0"/>
              <w:spacing w:after="0" w:line="240" w:lineRule="auto"/>
            </w:pPr>
            <w:r w:rsidRPr="00982B1C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B593" w14:textId="123D92A9" w:rsidR="00982B1C" w:rsidRPr="00982B1C" w:rsidRDefault="00982B1C" w:rsidP="00FC3409">
            <w:pPr>
              <w:snapToGrid w:val="0"/>
              <w:spacing w:after="0" w:line="240" w:lineRule="auto"/>
            </w:pPr>
            <w:r w:rsidRPr="00982B1C">
              <w:t>Term Adaption and Alignment in PRs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B128" w14:textId="77777777" w:rsidR="00982B1C" w:rsidRPr="00982B1C" w:rsidRDefault="00982B1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FC76" w14:textId="18562F2A" w:rsidR="00982B1C" w:rsidRPr="00982B1C" w:rsidRDefault="00982B1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2B1C">
              <w:rPr>
                <w:rFonts w:eastAsia="Arial Unicode MS" w:cs="Arial"/>
                <w:szCs w:val="18"/>
                <w:lang w:eastAsia="ar-SA"/>
              </w:rPr>
              <w:t>Revision of S1-231139.</w:t>
            </w:r>
          </w:p>
        </w:tc>
      </w:tr>
      <w:tr w:rsidR="002B65BA" w:rsidRPr="00A75C05" w14:paraId="1BA9AAEA" w14:textId="77777777" w:rsidTr="00982B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54F15D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2B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BC3DFA" w14:textId="3CBFB547" w:rsidR="002B65BA" w:rsidRPr="00982B1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2B65BA" w:rsidRPr="00982B1C">
                <w:rPr>
                  <w:rStyle w:val="Hyperlink"/>
                  <w:rFonts w:cs="Arial"/>
                  <w:color w:val="auto"/>
                </w:rPr>
                <w:t>S1-231182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A25459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B1C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8A9A79" w14:textId="77777777" w:rsidR="002B65BA" w:rsidRPr="00982B1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82B1C">
              <w:t>Definition alignment of TR 22.851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54DA05" w14:textId="3336335F" w:rsidR="002B65BA" w:rsidRPr="00982B1C" w:rsidRDefault="00231EA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788E7A" w14:textId="77777777" w:rsidR="00982B1C" w:rsidRDefault="00982B1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73C9EEC" w14:textId="26FEA31B" w:rsidR="002B65BA" w:rsidRPr="00982B1C" w:rsidRDefault="00982B1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82B1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B65BA" w:rsidRPr="00B04844" w14:paraId="63F96CD4" w14:textId="77777777" w:rsidTr="005E6FCA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70E8B0E" w14:textId="77777777" w:rsidR="002B65BA" w:rsidRPr="006E6FF4" w:rsidRDefault="002B65BA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Use cases</w:t>
            </w:r>
          </w:p>
        </w:tc>
      </w:tr>
      <w:tr w:rsidR="002B65BA" w:rsidRPr="00A75C05" w14:paraId="09859173" w14:textId="77777777" w:rsidTr="008F4A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D0EB90" w14:textId="77777777" w:rsidR="002B65BA" w:rsidRPr="005E6FCA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6F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E9D864" w14:textId="3C313DDA" w:rsidR="002B65BA" w:rsidRPr="005E6FCA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2B65BA" w:rsidRPr="005E6FCA">
                <w:rPr>
                  <w:rStyle w:val="Hyperlink"/>
                  <w:rFonts w:cs="Arial"/>
                  <w:color w:val="auto"/>
                </w:rPr>
                <w:t>S1-231138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1F4F84" w14:textId="77777777" w:rsidR="002B65BA" w:rsidRPr="005E6FCA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6FCA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3A56F7" w14:textId="77777777" w:rsidR="002B65BA" w:rsidRPr="005E6FCA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6FCA">
              <w:t>pCR</w:t>
            </w:r>
            <w:proofErr w:type="spellEnd"/>
            <w:r w:rsidRPr="005E6FCA">
              <w:t xml:space="preserve"> on Updates of 5.7 Long Distance Mobility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271DAA" w14:textId="08435FD5" w:rsidR="002B65BA" w:rsidRPr="005E6FCA" w:rsidRDefault="00231EA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3BC6EC" w14:textId="77777777" w:rsidR="005E6FCA" w:rsidRDefault="005E6FC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9A9FE16" w14:textId="1D4B3828" w:rsidR="002B65BA" w:rsidRPr="005E6FCA" w:rsidRDefault="005E6FC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E6FC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B65BA" w:rsidRPr="00A75C05" w14:paraId="017D784E" w14:textId="77777777" w:rsidTr="003F1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99B34" w14:textId="77777777" w:rsidR="002B65BA" w:rsidRPr="008F4AA4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F4A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3FD19" w14:textId="0B7D009F" w:rsidR="002B65BA" w:rsidRPr="008F4AA4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2B65BA" w:rsidRPr="008F4AA4">
                <w:rPr>
                  <w:rStyle w:val="Hyperlink"/>
                  <w:rFonts w:cs="Arial"/>
                  <w:color w:val="auto"/>
                </w:rPr>
                <w:t>S1-231255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16E72" w14:textId="77777777" w:rsidR="002B65BA" w:rsidRPr="008F4AA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F4AA4"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6AE07" w14:textId="77777777" w:rsidR="002B65BA" w:rsidRPr="008F4AA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4AA4">
              <w:t>Use case for prioritizing home RAN over partner operator's RAN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F3F9A" w14:textId="194B5A0B" w:rsidR="002B65BA" w:rsidRPr="008F4AA4" w:rsidRDefault="008F4AA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4AA4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8F4AA4">
              <w:rPr>
                <w:rFonts w:eastAsia="Times New Roman" w:cs="Arial"/>
                <w:szCs w:val="18"/>
                <w:lang w:eastAsia="ar-SA"/>
              </w:rPr>
              <w:t>1505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7B090" w14:textId="77777777" w:rsidR="002B65BA" w:rsidRPr="008F4AA4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4AA4" w:rsidRPr="00A75C05" w14:paraId="759DD4F7" w14:textId="77777777" w:rsidTr="003F1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98431" w14:textId="478AC47C" w:rsidR="008F4AA4" w:rsidRPr="003F12DC" w:rsidRDefault="008F4AA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1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12989" w14:textId="239DCC0E" w:rsidR="008F4AA4" w:rsidRPr="003F12DC" w:rsidRDefault="00000000" w:rsidP="00FC3409">
            <w:pPr>
              <w:snapToGrid w:val="0"/>
              <w:spacing w:after="0" w:line="240" w:lineRule="auto"/>
            </w:pPr>
            <w:hyperlink r:id="rId18" w:history="1">
              <w:r w:rsidR="008F4AA4" w:rsidRPr="003F12DC">
                <w:rPr>
                  <w:rStyle w:val="Hyperlink"/>
                  <w:rFonts w:cs="Arial"/>
                  <w:color w:val="auto"/>
                </w:rPr>
                <w:t>S1-231505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34F87" w14:textId="71A4FFEF" w:rsidR="008F4AA4" w:rsidRPr="003F12DC" w:rsidRDefault="008F4AA4" w:rsidP="00FC3409">
            <w:pPr>
              <w:snapToGrid w:val="0"/>
              <w:spacing w:after="0" w:line="240" w:lineRule="auto"/>
            </w:pPr>
            <w:proofErr w:type="spellStart"/>
            <w:r w:rsidRPr="003F12DC"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EB0F4" w14:textId="61FB5DEC" w:rsidR="008F4AA4" w:rsidRPr="003F12DC" w:rsidRDefault="008F4AA4" w:rsidP="00FC3409">
            <w:pPr>
              <w:snapToGrid w:val="0"/>
              <w:spacing w:after="0" w:line="240" w:lineRule="auto"/>
            </w:pPr>
            <w:r w:rsidRPr="003F12DC">
              <w:t>Use case for prioritizing home RAN over partner operator's RAN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76259" w14:textId="3337AF53" w:rsidR="008F4AA4" w:rsidRPr="003F12DC" w:rsidRDefault="003F1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DC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3F12DC">
              <w:rPr>
                <w:rFonts w:eastAsia="Times New Roman" w:cs="Arial"/>
                <w:szCs w:val="18"/>
                <w:lang w:eastAsia="ar-SA"/>
              </w:rPr>
              <w:t>1524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802DE" w14:textId="77777777" w:rsidR="008F4AA4" w:rsidRPr="003F12DC" w:rsidRDefault="008F4AA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12DC">
              <w:rPr>
                <w:rFonts w:eastAsia="Arial Unicode MS" w:cs="Arial"/>
                <w:szCs w:val="18"/>
                <w:lang w:eastAsia="ar-SA"/>
              </w:rPr>
              <w:t>Revision of S1-231255.</w:t>
            </w:r>
            <w:r w:rsidR="00B3094C" w:rsidRPr="003F12DC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3824C4C7" w14:textId="38A1EA79" w:rsidR="00B3094C" w:rsidRPr="003F12DC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12DC">
              <w:rPr>
                <w:rFonts w:eastAsia="Arial Unicode MS" w:cs="Arial"/>
                <w:szCs w:val="18"/>
                <w:lang w:eastAsia="ar-SA"/>
              </w:rPr>
              <w:t>Clarification on NOTEs</w:t>
            </w:r>
          </w:p>
        </w:tc>
      </w:tr>
      <w:tr w:rsidR="003F12DC" w:rsidRPr="00A75C05" w14:paraId="3A5DF43E" w14:textId="77777777" w:rsidTr="003F1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5FED" w14:textId="0E13297D" w:rsidR="003F12DC" w:rsidRPr="003F12DC" w:rsidRDefault="003F1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1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5C344" w14:textId="4ACEBA3E" w:rsidR="003F12DC" w:rsidRPr="003F12DC" w:rsidRDefault="00000000" w:rsidP="00FC3409">
            <w:pPr>
              <w:snapToGrid w:val="0"/>
              <w:spacing w:after="0" w:line="240" w:lineRule="auto"/>
            </w:pPr>
            <w:hyperlink r:id="rId19" w:history="1">
              <w:r w:rsidR="003F12DC" w:rsidRPr="003F12DC">
                <w:rPr>
                  <w:rStyle w:val="Hyperlink"/>
                  <w:rFonts w:cs="Arial"/>
                  <w:color w:val="auto"/>
                </w:rPr>
                <w:t>S1-</w:t>
              </w:r>
              <w:r w:rsidR="003F12DC">
                <w:rPr>
                  <w:rStyle w:val="Hyperlink"/>
                  <w:rFonts w:cs="Arial"/>
                  <w:color w:val="auto"/>
                </w:rPr>
                <w:t>23</w:t>
              </w:r>
              <w:r w:rsidR="003F12DC" w:rsidRPr="003F12DC">
                <w:rPr>
                  <w:rStyle w:val="Hyperlink"/>
                  <w:rFonts w:cs="Arial"/>
                  <w:color w:val="auto"/>
                </w:rPr>
                <w:t>1524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DC12" w14:textId="7786338B" w:rsidR="003F12DC" w:rsidRPr="003F12DC" w:rsidRDefault="003F12DC" w:rsidP="00FC3409">
            <w:pPr>
              <w:snapToGrid w:val="0"/>
              <w:spacing w:after="0" w:line="240" w:lineRule="auto"/>
            </w:pPr>
            <w:proofErr w:type="spellStart"/>
            <w:r w:rsidRPr="003F12DC"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8C9B" w14:textId="7274436B" w:rsidR="003F12DC" w:rsidRPr="003F12DC" w:rsidRDefault="003F12DC" w:rsidP="00FC3409">
            <w:pPr>
              <w:snapToGrid w:val="0"/>
              <w:spacing w:after="0" w:line="240" w:lineRule="auto"/>
            </w:pPr>
            <w:r w:rsidRPr="003F12DC">
              <w:t>Use case for prioritizing home RAN over partner operator's RAN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0FFF" w14:textId="77777777" w:rsidR="003F12DC" w:rsidRPr="003F12DC" w:rsidRDefault="003F1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728C" w14:textId="77777777" w:rsidR="003F12DC" w:rsidRPr="003F12DC" w:rsidRDefault="003F12DC" w:rsidP="003F12D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F12DC">
              <w:rPr>
                <w:rFonts w:eastAsia="Arial Unicode MS" w:cs="Arial"/>
                <w:i/>
                <w:szCs w:val="18"/>
                <w:lang w:eastAsia="ar-SA"/>
              </w:rPr>
              <w:t xml:space="preserve">Revision of S1-231255. </w:t>
            </w:r>
          </w:p>
          <w:p w14:paraId="6BC1E02A" w14:textId="161E4718" w:rsidR="003F12DC" w:rsidRDefault="003F12DC" w:rsidP="003F12D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12DC">
              <w:rPr>
                <w:rFonts w:eastAsia="Arial Unicode MS" w:cs="Arial"/>
                <w:i/>
                <w:szCs w:val="18"/>
                <w:lang w:eastAsia="ar-SA"/>
              </w:rPr>
              <w:t>Clarification on NOTEs</w:t>
            </w:r>
          </w:p>
          <w:p w14:paraId="58045C83" w14:textId="102B64AC" w:rsidR="003F12DC" w:rsidRPr="003F12DC" w:rsidRDefault="003F1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12DC">
              <w:rPr>
                <w:rFonts w:eastAsia="Arial Unicode MS" w:cs="Arial"/>
                <w:szCs w:val="18"/>
                <w:lang w:eastAsia="ar-SA"/>
              </w:rPr>
              <w:t>Revision of S1-231505.</w:t>
            </w:r>
          </w:p>
        </w:tc>
      </w:tr>
      <w:tr w:rsidR="002B65BA" w:rsidRPr="00B04844" w14:paraId="67DDA056" w14:textId="77777777" w:rsidTr="00FC340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57D02B4" w14:textId="77777777" w:rsidR="002B65BA" w:rsidRPr="006E6FF4" w:rsidRDefault="002B65BA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2B65BA" w:rsidRPr="00A75C05" w14:paraId="223BCF03" w14:textId="77777777" w:rsidTr="00A00C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CEC98" w14:textId="77777777" w:rsidR="002B65BA" w:rsidRPr="0001090F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09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D4588" w14:textId="77777777" w:rsidR="002B65BA" w:rsidRPr="0001090F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2B65BA" w:rsidRPr="0001090F">
                <w:rPr>
                  <w:rStyle w:val="Hyperlink"/>
                  <w:rFonts w:cs="Arial"/>
                  <w:color w:val="auto"/>
                </w:rPr>
                <w:t>S1-231019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142BB" w14:textId="77777777" w:rsidR="002B65BA" w:rsidRPr="0001090F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090F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9CEFB" w14:textId="77777777" w:rsidR="002B65BA" w:rsidRPr="0001090F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090F">
              <w:t>Requirements Consolidation- Further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66539" w14:textId="77777777" w:rsidR="002B65BA" w:rsidRPr="0001090F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90F">
              <w:rPr>
                <w:rFonts w:eastAsia="Times New Roman" w:cs="Arial"/>
                <w:szCs w:val="18"/>
                <w:lang w:eastAsia="ar-SA"/>
              </w:rPr>
              <w:t>Revised to S1-231344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6273B" w14:textId="77777777" w:rsidR="002B65BA" w:rsidRPr="0001090F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65BA" w:rsidRPr="00A75C05" w14:paraId="14FC49C3" w14:textId="77777777" w:rsidTr="00A00C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171FD" w14:textId="77777777" w:rsidR="002B65BA" w:rsidRPr="00A00CB1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0C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7AC19" w14:textId="05290328" w:rsidR="002B65BA" w:rsidRPr="00A00CB1" w:rsidRDefault="00000000" w:rsidP="00FC34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2B65BA" w:rsidRPr="00A00CB1">
                <w:rPr>
                  <w:rStyle w:val="Hyperlink"/>
                  <w:rFonts w:cs="Arial"/>
                  <w:color w:val="auto"/>
                </w:rPr>
                <w:t>S1-231344</w:t>
              </w:r>
            </w:hyperlink>
          </w:p>
          <w:p w14:paraId="5FFEF730" w14:textId="55FC68F8" w:rsidR="004F3127" w:rsidRPr="00A00CB1" w:rsidRDefault="004F3127" w:rsidP="00FC3409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DC514" w14:textId="77777777" w:rsidR="002B65BA" w:rsidRPr="00A00CB1" w:rsidRDefault="002B65BA" w:rsidP="00FC3409">
            <w:pPr>
              <w:snapToGrid w:val="0"/>
              <w:spacing w:after="0" w:line="240" w:lineRule="auto"/>
            </w:pPr>
            <w:r w:rsidRPr="00A00CB1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E6589" w14:textId="77777777" w:rsidR="002B65BA" w:rsidRPr="00A00CB1" w:rsidRDefault="002B65BA" w:rsidP="00FC3409">
            <w:pPr>
              <w:snapToGrid w:val="0"/>
              <w:spacing w:after="0" w:line="240" w:lineRule="auto"/>
            </w:pPr>
            <w:r w:rsidRPr="00A00CB1">
              <w:t>Requirements Consolidation- Further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A075E" w14:textId="4199CFB0" w:rsidR="002B65BA" w:rsidRPr="00A00CB1" w:rsidRDefault="00A00CB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CB1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A00CB1">
              <w:rPr>
                <w:rFonts w:eastAsia="Times New Roman" w:cs="Arial"/>
                <w:szCs w:val="18"/>
                <w:lang w:eastAsia="ar-SA"/>
              </w:rPr>
              <w:t>1506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98FBE" w14:textId="77777777" w:rsidR="002B65BA" w:rsidRPr="00A00CB1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0CB1">
              <w:rPr>
                <w:rFonts w:eastAsia="Arial Unicode MS" w:cs="Arial"/>
                <w:szCs w:val="18"/>
                <w:lang w:eastAsia="ar-SA"/>
              </w:rPr>
              <w:t>Revision of S1-231019.</w:t>
            </w:r>
          </w:p>
        </w:tc>
      </w:tr>
      <w:tr w:rsidR="00A00CB1" w:rsidRPr="00A75C05" w14:paraId="1197B271" w14:textId="77777777" w:rsidTr="008A50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716C" w14:textId="3EB8377F" w:rsidR="00A00CB1" w:rsidRPr="00A00CB1" w:rsidRDefault="00A00CB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0C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20DD" w14:textId="3AAAE97D" w:rsidR="00A00CB1" w:rsidRPr="00A00CB1" w:rsidRDefault="00000000" w:rsidP="00FC3409">
            <w:pPr>
              <w:snapToGrid w:val="0"/>
              <w:spacing w:after="0" w:line="240" w:lineRule="auto"/>
            </w:pPr>
            <w:hyperlink r:id="rId22" w:history="1">
              <w:r w:rsidR="00A00CB1" w:rsidRPr="00A00CB1">
                <w:rPr>
                  <w:rStyle w:val="Hyperlink"/>
                  <w:rFonts w:cs="Arial"/>
                  <w:color w:val="auto"/>
                </w:rPr>
                <w:t>S1-</w:t>
              </w:r>
              <w:r w:rsidR="00A00CB1">
                <w:rPr>
                  <w:rStyle w:val="Hyperlink"/>
                  <w:rFonts w:cs="Arial"/>
                  <w:color w:val="auto"/>
                </w:rPr>
                <w:t>23</w:t>
              </w:r>
              <w:r w:rsidR="00A00CB1" w:rsidRPr="00A00CB1">
                <w:rPr>
                  <w:rStyle w:val="Hyperlink"/>
                  <w:rFonts w:cs="Arial"/>
                  <w:color w:val="auto"/>
                </w:rPr>
                <w:t>1506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9606" w14:textId="509A68A2" w:rsidR="00A00CB1" w:rsidRPr="00A00CB1" w:rsidRDefault="00A00CB1" w:rsidP="00FC3409">
            <w:pPr>
              <w:snapToGrid w:val="0"/>
              <w:spacing w:after="0" w:line="240" w:lineRule="auto"/>
            </w:pPr>
            <w:r w:rsidRPr="00A00CB1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58EA" w14:textId="4EAD01CA" w:rsidR="00A00CB1" w:rsidRPr="00A00CB1" w:rsidRDefault="00A00CB1" w:rsidP="00FC3409">
            <w:pPr>
              <w:snapToGrid w:val="0"/>
              <w:spacing w:after="0" w:line="240" w:lineRule="auto"/>
            </w:pPr>
            <w:r w:rsidRPr="00A00CB1">
              <w:t>Requirements Consolidation- Further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090F" w14:textId="77777777" w:rsidR="00A00CB1" w:rsidRPr="00A00CB1" w:rsidRDefault="00A00CB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F850" w14:textId="546D4396" w:rsidR="00A00CB1" w:rsidRDefault="00A00CB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0CB1">
              <w:rPr>
                <w:rFonts w:eastAsia="Arial Unicode MS" w:cs="Arial"/>
                <w:i/>
                <w:szCs w:val="18"/>
                <w:lang w:eastAsia="ar-SA"/>
              </w:rPr>
              <w:t>Revision of S1-231019.</w:t>
            </w:r>
          </w:p>
          <w:p w14:paraId="76089923" w14:textId="3C35C839" w:rsidR="00A00CB1" w:rsidRPr="00A00CB1" w:rsidRDefault="00A00CB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0CB1">
              <w:rPr>
                <w:rFonts w:eastAsia="Arial Unicode MS" w:cs="Arial"/>
                <w:szCs w:val="18"/>
                <w:lang w:eastAsia="ar-SA"/>
              </w:rPr>
              <w:t>Revision of S1-231344</w:t>
            </w:r>
          </w:p>
          <w:p w14:paraId="21AEEE89" w14:textId="77777777" w:rsidR="00A00CB1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7.2.X.1 removed from “</w:t>
            </w:r>
            <w:r>
              <w:rPr>
                <w:rFonts w:ascii="Times New Roman" w:hAnsi="Times New Roman"/>
                <w:lang w:eastAsia="en-GB"/>
              </w:rPr>
              <w:t>considering</w:t>
            </w:r>
            <w:r>
              <w:rPr>
                <w:rFonts w:eastAsia="Arial Unicode MS" w:cs="Arial"/>
                <w:szCs w:val="18"/>
                <w:lang w:eastAsia="ar-SA"/>
              </w:rPr>
              <w:t>”</w:t>
            </w:r>
          </w:p>
          <w:p w14:paraId="276AF942" w14:textId="77777777" w:rsidR="00B3094C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7.2.Y.3 removed the NOTE</w:t>
            </w:r>
          </w:p>
          <w:p w14:paraId="50636E9F" w14:textId="18E6EE58" w:rsidR="00B3094C" w:rsidRPr="00A00CB1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 the 7.2.Z to 7.2.X</w:t>
            </w:r>
          </w:p>
        </w:tc>
      </w:tr>
      <w:tr w:rsidR="002B65BA" w:rsidRPr="00A75C05" w14:paraId="6D29854C" w14:textId="77777777" w:rsidTr="008A50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67A3C" w14:textId="77777777" w:rsidR="002B65BA" w:rsidRPr="008A5082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0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C12B5" w14:textId="71D1E5CB" w:rsidR="002B65BA" w:rsidRPr="008A5082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2B65BA" w:rsidRPr="008A5082">
                <w:rPr>
                  <w:rStyle w:val="Hyperlink"/>
                  <w:rFonts w:cs="Arial"/>
                  <w:color w:val="auto"/>
                </w:rPr>
                <w:t>S1-231048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68B75" w14:textId="77777777" w:rsidR="002B65BA" w:rsidRPr="008A5082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A5082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1024F" w14:textId="77777777" w:rsidR="002B65BA" w:rsidRPr="008A5082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A5082">
              <w:t>Updated Consolidation on general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285D0" w14:textId="1E4E1A82" w:rsidR="002B65BA" w:rsidRPr="008A5082" w:rsidRDefault="008A50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082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8A5082">
              <w:rPr>
                <w:rFonts w:eastAsia="Times New Roman" w:cs="Arial"/>
                <w:szCs w:val="18"/>
                <w:lang w:eastAsia="ar-SA"/>
              </w:rPr>
              <w:t>1507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452CF" w14:textId="77777777" w:rsidR="002B65BA" w:rsidRPr="008A5082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5082" w:rsidRPr="00A75C05" w14:paraId="7465170A" w14:textId="77777777" w:rsidTr="009C78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E1F3" w14:textId="57255F56" w:rsidR="008A5082" w:rsidRPr="008A5082" w:rsidRDefault="008A50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0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0935" w14:textId="663575CC" w:rsidR="008A5082" w:rsidRPr="008A5082" w:rsidRDefault="00000000" w:rsidP="00FC3409">
            <w:pPr>
              <w:snapToGrid w:val="0"/>
              <w:spacing w:after="0" w:line="240" w:lineRule="auto"/>
            </w:pPr>
            <w:hyperlink r:id="rId24" w:history="1">
              <w:r w:rsidR="008A5082" w:rsidRPr="008A5082">
                <w:rPr>
                  <w:rStyle w:val="Hyperlink"/>
                  <w:rFonts w:cs="Arial"/>
                  <w:color w:val="auto"/>
                </w:rPr>
                <w:t>S1-</w:t>
              </w:r>
              <w:r w:rsidR="008A5082">
                <w:rPr>
                  <w:rStyle w:val="Hyperlink"/>
                  <w:rFonts w:cs="Arial"/>
                  <w:color w:val="auto"/>
                </w:rPr>
                <w:t>23</w:t>
              </w:r>
              <w:r w:rsidR="008A5082" w:rsidRPr="008A5082">
                <w:rPr>
                  <w:rStyle w:val="Hyperlink"/>
                  <w:rFonts w:cs="Arial"/>
                  <w:color w:val="auto"/>
                </w:rPr>
                <w:t>1507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1FAE" w14:textId="442F3ADE" w:rsidR="008A5082" w:rsidRPr="008A5082" w:rsidRDefault="008A5082" w:rsidP="00FC3409">
            <w:pPr>
              <w:snapToGrid w:val="0"/>
              <w:spacing w:after="0" w:line="240" w:lineRule="auto"/>
            </w:pPr>
            <w:r w:rsidRPr="008A5082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1F7E" w14:textId="62F2271F" w:rsidR="008A5082" w:rsidRPr="008A5082" w:rsidRDefault="008A5082" w:rsidP="00FC3409">
            <w:pPr>
              <w:snapToGrid w:val="0"/>
              <w:spacing w:after="0" w:line="240" w:lineRule="auto"/>
            </w:pPr>
            <w:r w:rsidRPr="008A5082">
              <w:t>Updated Consolidation on general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F0FB" w14:textId="77777777" w:rsidR="008A5082" w:rsidRPr="008A5082" w:rsidRDefault="008A50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763F" w14:textId="6531D7C3" w:rsidR="008A5082" w:rsidRPr="008A5082" w:rsidRDefault="008A50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5082">
              <w:rPr>
                <w:rFonts w:eastAsia="Arial Unicode MS" w:cs="Arial"/>
                <w:szCs w:val="18"/>
                <w:lang w:eastAsia="ar-SA"/>
              </w:rPr>
              <w:t>Revision of S1-231048.</w:t>
            </w:r>
          </w:p>
        </w:tc>
      </w:tr>
      <w:tr w:rsidR="002B65BA" w:rsidRPr="00A75C05" w14:paraId="3B570755" w14:textId="77777777" w:rsidTr="009C78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B93FE" w14:textId="77777777" w:rsidR="002B65BA" w:rsidRPr="009C7856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78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959F5" w14:textId="17BA9003" w:rsidR="002B65BA" w:rsidRPr="009C7856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2B65BA" w:rsidRPr="009C7856">
                <w:rPr>
                  <w:rStyle w:val="Hyperlink"/>
                  <w:rFonts w:cs="Arial"/>
                  <w:color w:val="auto"/>
                </w:rPr>
                <w:t>S1-231137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CC806" w14:textId="77777777" w:rsidR="002B65BA" w:rsidRPr="009C7856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856">
              <w:t>CATT, Charter 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2549D" w14:textId="77777777" w:rsidR="002B65BA" w:rsidRPr="009C7856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C7856">
              <w:t>pCR</w:t>
            </w:r>
            <w:proofErr w:type="spellEnd"/>
            <w:r w:rsidRPr="009C7856">
              <w:t xml:space="preserve"> on Security Consideration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4DAFB" w14:textId="52DE210B" w:rsidR="002B65BA" w:rsidRPr="009C7856" w:rsidRDefault="009C785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856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9C7856">
              <w:rPr>
                <w:rFonts w:eastAsia="Times New Roman" w:cs="Arial"/>
                <w:szCs w:val="18"/>
                <w:lang w:eastAsia="ar-SA"/>
              </w:rPr>
              <w:t>1508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1C81F" w14:textId="77777777" w:rsidR="002B65BA" w:rsidRPr="009C7856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7856" w:rsidRPr="00A75C05" w14:paraId="4FE6E835" w14:textId="77777777" w:rsidTr="001328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6EFE" w14:textId="1FA06C2F" w:rsidR="009C7856" w:rsidRPr="009C7856" w:rsidRDefault="009C785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78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CBCE" w14:textId="6B22614D" w:rsidR="009C7856" w:rsidRPr="009C7856" w:rsidRDefault="00000000" w:rsidP="00FC3409">
            <w:pPr>
              <w:snapToGrid w:val="0"/>
              <w:spacing w:after="0" w:line="240" w:lineRule="auto"/>
            </w:pPr>
            <w:hyperlink r:id="rId26" w:history="1">
              <w:r w:rsidR="009C7856" w:rsidRPr="009C7856">
                <w:rPr>
                  <w:rStyle w:val="Hyperlink"/>
                  <w:rFonts w:cs="Arial"/>
                  <w:color w:val="auto"/>
                </w:rPr>
                <w:t>S1-</w:t>
              </w:r>
              <w:r w:rsidR="009C7856">
                <w:rPr>
                  <w:rStyle w:val="Hyperlink"/>
                  <w:rFonts w:cs="Arial"/>
                  <w:color w:val="auto"/>
                </w:rPr>
                <w:t>23</w:t>
              </w:r>
              <w:r w:rsidR="009C7856" w:rsidRPr="009C7856">
                <w:rPr>
                  <w:rStyle w:val="Hyperlink"/>
                  <w:rFonts w:cs="Arial"/>
                  <w:color w:val="auto"/>
                </w:rPr>
                <w:t>1508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8D42" w14:textId="550F547E" w:rsidR="009C7856" w:rsidRPr="009C7856" w:rsidRDefault="009C7856" w:rsidP="00FC3409">
            <w:pPr>
              <w:snapToGrid w:val="0"/>
              <w:spacing w:after="0" w:line="240" w:lineRule="auto"/>
            </w:pPr>
            <w:r w:rsidRPr="009C7856">
              <w:t>CATT, Charter 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446" w14:textId="48295557" w:rsidR="009C7856" w:rsidRPr="009C7856" w:rsidRDefault="009C7856" w:rsidP="00FC3409">
            <w:pPr>
              <w:snapToGrid w:val="0"/>
              <w:spacing w:after="0" w:line="240" w:lineRule="auto"/>
            </w:pPr>
            <w:proofErr w:type="spellStart"/>
            <w:r w:rsidRPr="009C7856">
              <w:t>pCR</w:t>
            </w:r>
            <w:proofErr w:type="spellEnd"/>
            <w:r w:rsidRPr="009C7856">
              <w:t xml:space="preserve"> on Security Consideration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5D37" w14:textId="77777777" w:rsidR="009C7856" w:rsidRPr="009C7856" w:rsidRDefault="009C785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5B76E" w14:textId="77777777" w:rsidR="009C7856" w:rsidRDefault="009C785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7856">
              <w:rPr>
                <w:rFonts w:eastAsia="Arial Unicode MS" w:cs="Arial"/>
                <w:szCs w:val="18"/>
                <w:lang w:eastAsia="ar-SA"/>
              </w:rPr>
              <w:t>Revision of S1-231137.</w:t>
            </w:r>
          </w:p>
          <w:p w14:paraId="7777F45F" w14:textId="2E95B6C0" w:rsidR="00B3094C" w:rsidRPr="009C7856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concerns on PR1-3</w:t>
            </w:r>
          </w:p>
        </w:tc>
      </w:tr>
      <w:tr w:rsidR="002B65BA" w:rsidRPr="00A75C05" w14:paraId="02310126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118F4" w14:textId="77777777" w:rsidR="002B65BA" w:rsidRPr="001328C6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328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710A5" w14:textId="07B6C17E" w:rsidR="002B65BA" w:rsidRPr="001328C6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2B65BA" w:rsidRPr="001328C6">
                <w:rPr>
                  <w:rStyle w:val="Hyperlink"/>
                  <w:rFonts w:cs="Arial"/>
                  <w:color w:val="auto"/>
                </w:rPr>
                <w:t>S1-231140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67923" w14:textId="77777777" w:rsidR="002B65BA" w:rsidRPr="001328C6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28C6">
              <w:t>CATT, China Unicom, Charter 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1FC79" w14:textId="77777777" w:rsidR="002B65BA" w:rsidRPr="001328C6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328C6">
              <w:t>pCR</w:t>
            </w:r>
            <w:proofErr w:type="spellEnd"/>
            <w:r w:rsidRPr="001328C6">
              <w:t xml:space="preserve"> on Consolidation – access control and security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F6FBF" w14:textId="3756975B" w:rsidR="002B65BA" w:rsidRPr="001328C6" w:rsidRDefault="001328C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28C6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1328C6">
              <w:rPr>
                <w:rFonts w:eastAsia="Times New Roman" w:cs="Arial"/>
                <w:szCs w:val="18"/>
                <w:lang w:eastAsia="ar-SA"/>
              </w:rPr>
              <w:t>1514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EB84B" w14:textId="77777777" w:rsidR="002B65BA" w:rsidRPr="001328C6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28C6" w:rsidRPr="00A75C05" w14:paraId="44D8F19F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9BD6E" w14:textId="628A89B9" w:rsidR="001328C6" w:rsidRPr="004832DC" w:rsidRDefault="001328C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3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5114E" w14:textId="1058DA11" w:rsidR="001328C6" w:rsidRPr="004832DC" w:rsidRDefault="00000000" w:rsidP="00FC3409">
            <w:pPr>
              <w:snapToGrid w:val="0"/>
              <w:spacing w:after="0" w:line="240" w:lineRule="auto"/>
            </w:pPr>
            <w:hyperlink r:id="rId28" w:history="1">
              <w:r w:rsidR="001328C6" w:rsidRPr="004832DC">
                <w:rPr>
                  <w:rStyle w:val="Hyperlink"/>
                  <w:rFonts w:cs="Arial"/>
                  <w:color w:val="auto"/>
                </w:rPr>
                <w:t>S1-231514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5D05A" w14:textId="70D9F271" w:rsidR="001328C6" w:rsidRPr="004832DC" w:rsidRDefault="001328C6" w:rsidP="00FC3409">
            <w:pPr>
              <w:snapToGrid w:val="0"/>
              <w:spacing w:after="0" w:line="240" w:lineRule="auto"/>
            </w:pPr>
            <w:r w:rsidRPr="004832DC">
              <w:t>CATT, China Unicom, Charter 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6DFA4" w14:textId="7436CD69" w:rsidR="001328C6" w:rsidRPr="004832DC" w:rsidRDefault="001328C6" w:rsidP="00FC3409">
            <w:pPr>
              <w:snapToGrid w:val="0"/>
              <w:spacing w:after="0" w:line="240" w:lineRule="auto"/>
            </w:pPr>
            <w:proofErr w:type="spellStart"/>
            <w:r w:rsidRPr="004832DC">
              <w:t>pCR</w:t>
            </w:r>
            <w:proofErr w:type="spellEnd"/>
            <w:r w:rsidRPr="004832DC">
              <w:t xml:space="preserve"> on Consolidation – access control and security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E7357" w14:textId="2F18563E" w:rsidR="001328C6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2DC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4832DC">
              <w:rPr>
                <w:rFonts w:eastAsia="Times New Roman" w:cs="Arial"/>
                <w:szCs w:val="18"/>
                <w:lang w:eastAsia="ar-SA"/>
              </w:rPr>
              <w:t>1521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BA57F" w14:textId="51BA3D99" w:rsidR="001328C6" w:rsidRPr="004832DC" w:rsidRDefault="001328C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832DC">
              <w:rPr>
                <w:rFonts w:eastAsia="Arial Unicode MS" w:cs="Arial"/>
                <w:szCs w:val="18"/>
                <w:lang w:eastAsia="ar-SA"/>
              </w:rPr>
              <w:t>Revision of S1-231140.</w:t>
            </w:r>
          </w:p>
        </w:tc>
      </w:tr>
      <w:tr w:rsidR="004832DC" w:rsidRPr="00A75C05" w14:paraId="1B08068D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800C" w14:textId="2B9BCC97" w:rsidR="004832DC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3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4BBC" w14:textId="50E7A119" w:rsidR="004832DC" w:rsidRPr="004832DC" w:rsidRDefault="00000000" w:rsidP="00FC3409">
            <w:pPr>
              <w:snapToGrid w:val="0"/>
              <w:spacing w:after="0" w:line="240" w:lineRule="auto"/>
            </w:pPr>
            <w:hyperlink r:id="rId29" w:history="1">
              <w:r w:rsidR="004832DC" w:rsidRPr="004832DC">
                <w:rPr>
                  <w:rStyle w:val="Hyperlink"/>
                  <w:rFonts w:cs="Arial"/>
                  <w:color w:val="auto"/>
                </w:rPr>
                <w:t>S1-</w:t>
              </w:r>
              <w:r w:rsidR="004832DC">
                <w:rPr>
                  <w:rStyle w:val="Hyperlink"/>
                  <w:rFonts w:cs="Arial"/>
                  <w:color w:val="auto"/>
                </w:rPr>
                <w:t>23</w:t>
              </w:r>
              <w:r w:rsidR="004832DC" w:rsidRPr="004832DC">
                <w:rPr>
                  <w:rStyle w:val="Hyperlink"/>
                  <w:rFonts w:cs="Arial"/>
                  <w:color w:val="auto"/>
                </w:rPr>
                <w:t>1521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6369" w14:textId="1ED4B9F9" w:rsidR="004832DC" w:rsidRPr="004832DC" w:rsidRDefault="004832DC" w:rsidP="00FC3409">
            <w:pPr>
              <w:snapToGrid w:val="0"/>
              <w:spacing w:after="0" w:line="240" w:lineRule="auto"/>
            </w:pPr>
            <w:r w:rsidRPr="004832DC">
              <w:t>CATT, China Unicom, Charter 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6D37" w14:textId="61EF4B5D" w:rsidR="004832DC" w:rsidRPr="004832DC" w:rsidRDefault="004832DC" w:rsidP="00FC3409">
            <w:pPr>
              <w:snapToGrid w:val="0"/>
              <w:spacing w:after="0" w:line="240" w:lineRule="auto"/>
            </w:pPr>
            <w:proofErr w:type="spellStart"/>
            <w:r w:rsidRPr="004832DC">
              <w:t>pCR</w:t>
            </w:r>
            <w:proofErr w:type="spellEnd"/>
            <w:r w:rsidRPr="004832DC">
              <w:t xml:space="preserve"> on Consolidation – access control and security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A80E" w14:textId="77777777" w:rsidR="004832DC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F833" w14:textId="330FDFD4" w:rsid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832DC">
              <w:rPr>
                <w:rFonts w:eastAsia="Arial Unicode MS" w:cs="Arial"/>
                <w:i/>
                <w:szCs w:val="18"/>
                <w:lang w:eastAsia="ar-SA"/>
              </w:rPr>
              <w:t>Revision of S1-231140.</w:t>
            </w:r>
          </w:p>
          <w:p w14:paraId="4671E918" w14:textId="13049918" w:rsidR="004832DC" w:rsidRP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832DC">
              <w:rPr>
                <w:rFonts w:eastAsia="Arial Unicode MS" w:cs="Arial"/>
                <w:szCs w:val="18"/>
                <w:lang w:eastAsia="ar-SA"/>
              </w:rPr>
              <w:t>Revision of S1-231514.</w:t>
            </w:r>
          </w:p>
        </w:tc>
      </w:tr>
      <w:tr w:rsidR="002B65BA" w:rsidRPr="00A75C05" w14:paraId="4F5FA4F6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B17F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3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732CD" w14:textId="3CDBAE1B" w:rsidR="002B65BA" w:rsidRPr="004832D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2B65BA" w:rsidRPr="004832DC">
                <w:rPr>
                  <w:rStyle w:val="Hyperlink"/>
                  <w:rFonts w:cs="Arial"/>
                  <w:color w:val="auto"/>
                </w:rPr>
                <w:t>S1-231052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4AEE6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32DC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691E2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832DC">
              <w:t>FS_Netshare</w:t>
            </w:r>
            <w:proofErr w:type="spellEnd"/>
            <w:r w:rsidRPr="004832DC">
              <w:t xml:space="preserve"> Conclusions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76D42" w14:textId="7F44F2DF" w:rsidR="002B65BA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2DC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4832DC">
              <w:rPr>
                <w:rFonts w:eastAsia="Times New Roman" w:cs="Arial"/>
                <w:szCs w:val="18"/>
                <w:lang w:eastAsia="ar-SA"/>
              </w:rPr>
              <w:t>1522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754DE" w14:textId="77777777" w:rsidR="002B65BA" w:rsidRPr="004832DC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32DC" w:rsidRPr="00A75C05" w14:paraId="0CAF69B8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A5D00A" w14:textId="1EAEC239" w:rsidR="004832DC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32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2AF8D6" w14:textId="5A61283E" w:rsidR="004832DC" w:rsidRPr="004832DC" w:rsidRDefault="00000000" w:rsidP="00FC3409">
            <w:pPr>
              <w:snapToGrid w:val="0"/>
              <w:spacing w:after="0" w:line="240" w:lineRule="auto"/>
            </w:pPr>
            <w:hyperlink r:id="rId31" w:history="1">
              <w:r w:rsidR="004832DC" w:rsidRPr="004832DC">
                <w:rPr>
                  <w:rStyle w:val="Hyperlink"/>
                  <w:rFonts w:cs="Arial"/>
                  <w:color w:val="auto"/>
                </w:rPr>
                <w:t>S1-231522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98DE1E" w14:textId="40DB74C5" w:rsidR="004832DC" w:rsidRPr="004832DC" w:rsidRDefault="004832DC" w:rsidP="00FC3409">
            <w:pPr>
              <w:snapToGrid w:val="0"/>
              <w:spacing w:after="0" w:line="240" w:lineRule="auto"/>
            </w:pPr>
            <w:r w:rsidRPr="004832DC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DFD76" w14:textId="3E1B8D72" w:rsidR="004832DC" w:rsidRPr="004832DC" w:rsidRDefault="004832DC" w:rsidP="00FC3409">
            <w:pPr>
              <w:snapToGrid w:val="0"/>
              <w:spacing w:after="0" w:line="240" w:lineRule="auto"/>
            </w:pPr>
            <w:proofErr w:type="spellStart"/>
            <w:r w:rsidRPr="004832DC">
              <w:t>FS_Netshare</w:t>
            </w:r>
            <w:proofErr w:type="spellEnd"/>
            <w:r w:rsidRPr="004832DC">
              <w:t xml:space="preserve"> Conclusions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418C88" w14:textId="0C2375B0" w:rsidR="004832DC" w:rsidRPr="004832DC" w:rsidRDefault="00231EA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8946D1" w14:textId="77777777" w:rsid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832DC">
              <w:rPr>
                <w:rFonts w:eastAsia="Arial Unicode MS" w:cs="Arial"/>
                <w:szCs w:val="18"/>
                <w:lang w:eastAsia="ar-SA"/>
              </w:rPr>
              <w:t>Revision of S1-231052.</w:t>
            </w:r>
          </w:p>
          <w:p w14:paraId="4A0BBF8E" w14:textId="77777777" w:rsidR="004832DC" w:rsidRP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70FA1FE" w14:textId="640297F7" w:rsid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Remove the text on “new TS”</w:t>
            </w:r>
          </w:p>
          <w:p w14:paraId="2EB91034" w14:textId="0DC67D25" w:rsidR="004832DC" w:rsidRPr="004832DC" w:rsidRDefault="004832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832D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B65BA" w:rsidRPr="00A75C05" w14:paraId="50725F1F" w14:textId="77777777" w:rsidTr="00483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842D1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32D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8106A" w14:textId="72A2B26D" w:rsidR="002B65BA" w:rsidRPr="004832D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2B65BA" w:rsidRPr="004832DC">
                <w:rPr>
                  <w:rStyle w:val="Hyperlink"/>
                  <w:rFonts w:cs="Arial"/>
                  <w:color w:val="auto"/>
                </w:rPr>
                <w:t>S1-231018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A66BB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32DC">
              <w:t xml:space="preserve">ZTE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404EE" w14:textId="77777777" w:rsidR="002B65BA" w:rsidRPr="004832DC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32DC">
              <w:t>Annex A1- Potential Requirements List for NetShare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DCEA5" w14:textId="27D28F86" w:rsidR="002B65BA" w:rsidRPr="004832DC" w:rsidRDefault="004832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2D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D3B8E" w14:textId="77777777" w:rsidR="002B65BA" w:rsidRPr="004832DC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65BA" w:rsidRPr="00745D37" w14:paraId="6F0C16CF" w14:textId="77777777" w:rsidTr="00AE3F4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262FFE" w14:textId="56A1B722" w:rsidR="002B65BA" w:rsidRDefault="002B65BA" w:rsidP="00FC3409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NetShare WID</w:t>
            </w:r>
          </w:p>
        </w:tc>
      </w:tr>
      <w:tr w:rsidR="002B65BA" w:rsidRPr="00A75C05" w14:paraId="752C85B7" w14:textId="77777777" w:rsidTr="00AE3F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5C701" w14:textId="77777777" w:rsidR="002B65BA" w:rsidRPr="00AE3F4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F45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01EB1" w14:textId="3E853B2E" w:rsidR="002B65BA" w:rsidRPr="00AE3F45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2B65BA" w:rsidRPr="00AE3F45">
                <w:rPr>
                  <w:rStyle w:val="Hyperlink"/>
                  <w:rFonts w:cs="Arial"/>
                  <w:color w:val="auto"/>
                </w:rPr>
                <w:t>S1-231050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66862" w14:textId="77777777" w:rsidR="002B65BA" w:rsidRPr="00AE3F45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3F45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F49A7" w14:textId="77777777" w:rsidR="002B65BA" w:rsidRPr="00AE3F45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3F45">
              <w:t>New WID of INS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93B2D" w14:textId="41F60853" w:rsidR="002B65BA" w:rsidRPr="00AE3F45" w:rsidRDefault="00AE3F4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F45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AE3F45">
              <w:rPr>
                <w:rFonts w:eastAsia="Times New Roman" w:cs="Arial"/>
                <w:szCs w:val="18"/>
                <w:lang w:eastAsia="ar-SA"/>
              </w:rPr>
              <w:t>1515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FE6F8" w14:textId="77777777" w:rsidR="002B65BA" w:rsidRPr="00AE3F45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3F45" w:rsidRPr="00A75C05" w14:paraId="22BB4A39" w14:textId="77777777" w:rsidTr="00AE3F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48BD" w14:textId="778AEAC0" w:rsidR="00AE3F45" w:rsidRPr="00AE3F45" w:rsidRDefault="00AE3F4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F45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49A3" w14:textId="45B31BDE" w:rsidR="00AE3F45" w:rsidRPr="00AE3F45" w:rsidRDefault="00000000" w:rsidP="00FC3409">
            <w:pPr>
              <w:snapToGrid w:val="0"/>
              <w:spacing w:after="0" w:line="240" w:lineRule="auto"/>
            </w:pPr>
            <w:hyperlink r:id="rId34" w:history="1">
              <w:r w:rsidR="00AE3F45" w:rsidRPr="00AE3F45">
                <w:rPr>
                  <w:rStyle w:val="Hyperlink"/>
                  <w:rFonts w:cs="Arial"/>
                  <w:color w:val="auto"/>
                </w:rPr>
                <w:t>S1-</w:t>
              </w:r>
              <w:r w:rsidR="00AE3F45">
                <w:rPr>
                  <w:rStyle w:val="Hyperlink"/>
                  <w:rFonts w:cs="Arial"/>
                  <w:color w:val="auto"/>
                </w:rPr>
                <w:t>23</w:t>
              </w:r>
              <w:r w:rsidR="00AE3F45" w:rsidRPr="00AE3F45">
                <w:rPr>
                  <w:rStyle w:val="Hyperlink"/>
                  <w:rFonts w:cs="Arial"/>
                  <w:color w:val="auto"/>
                </w:rPr>
                <w:t>1515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B6ED" w14:textId="5C605DB5" w:rsidR="00AE3F45" w:rsidRPr="00AE3F45" w:rsidRDefault="00AE3F45" w:rsidP="00FC3409">
            <w:pPr>
              <w:snapToGrid w:val="0"/>
              <w:spacing w:after="0" w:line="240" w:lineRule="auto"/>
            </w:pPr>
            <w:r w:rsidRPr="00AE3F45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A6B3A" w14:textId="77F7CA88" w:rsidR="00AE3F45" w:rsidRPr="00AE3F45" w:rsidRDefault="00AE3F45" w:rsidP="00FC3409">
            <w:pPr>
              <w:snapToGrid w:val="0"/>
              <w:spacing w:after="0" w:line="240" w:lineRule="auto"/>
            </w:pPr>
            <w:r w:rsidRPr="00AE3F45">
              <w:t>New WID of INS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74B2" w14:textId="77777777" w:rsidR="00AE3F45" w:rsidRPr="00AE3F45" w:rsidRDefault="00AE3F4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CEB1" w14:textId="061B322B" w:rsidR="00AE3F45" w:rsidRPr="00AE3F45" w:rsidRDefault="00AE3F4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3F45">
              <w:rPr>
                <w:rFonts w:eastAsia="Arial Unicode MS" w:cs="Arial"/>
                <w:szCs w:val="18"/>
                <w:lang w:eastAsia="ar-SA"/>
              </w:rPr>
              <w:t>Revision of S1-231050.</w:t>
            </w:r>
          </w:p>
        </w:tc>
      </w:tr>
      <w:tr w:rsidR="002B65BA" w:rsidRPr="00A75C05" w14:paraId="5F39A2D7" w14:textId="77777777" w:rsidTr="00FC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C493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286D" w14:textId="1A2014BE" w:rsidR="002B65BA" w:rsidRPr="00CD74F4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2B65BA" w:rsidRPr="00CD7EB3">
                <w:rPr>
                  <w:rStyle w:val="Hyperlink"/>
                  <w:rFonts w:cs="Arial"/>
                </w:rPr>
                <w:t>S1-231049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9C16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C3671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E491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t xml:space="preserve">22.261v19.2.0 </w:t>
            </w:r>
            <w:r w:rsidRPr="004C3671">
              <w:t>Add Indirect Network Sharing to TS 22.261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49B8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F6C7" w14:textId="77777777" w:rsidR="002B65BA" w:rsidRDefault="002B65BA" w:rsidP="00FC34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>
              <w:t>INS</w:t>
            </w:r>
            <w:r>
              <w:rPr>
                <w:noProof/>
              </w:rPr>
              <w:t xml:space="preserve"> 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>
              <w:t>0682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738C0F73" w14:textId="77777777" w:rsidR="002B65BA" w:rsidRPr="00A75C05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0C1C">
              <w:rPr>
                <w:rFonts w:eastAsia="Arial Unicode MS" w:cs="Arial"/>
                <w:szCs w:val="18"/>
                <w:highlight w:val="yellow"/>
                <w:lang w:eastAsia="ar-SA"/>
              </w:rPr>
              <w:t>Wrong rev counter (to fix in new version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), </w:t>
            </w:r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Supporting companies </w:t>
            </w:r>
            <w:proofErr w:type="gramStart"/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>with ?</w:t>
            </w:r>
            <w:proofErr w:type="gramEnd"/>
          </w:p>
        </w:tc>
      </w:tr>
      <w:tr w:rsidR="002B65BA" w:rsidRPr="00A75C05" w14:paraId="787C4E03" w14:textId="77777777" w:rsidTr="00FC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F9E2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1C88" w14:textId="35F3D5C0" w:rsidR="002B65BA" w:rsidRPr="00CD74F4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2B65BA" w:rsidRPr="00CD7EB3">
                <w:rPr>
                  <w:rStyle w:val="Hyperlink"/>
                  <w:rFonts w:cs="Arial"/>
                </w:rPr>
                <w:t>S1-231068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678C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25C88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2D0A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t xml:space="preserve">22.261v19.2.0 </w:t>
            </w:r>
            <w:r w:rsidRPr="00625C88">
              <w:t>Add definitions for Indirect Network Sharing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C7E7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8A5" w14:textId="77777777" w:rsidR="002B65BA" w:rsidRDefault="002B65BA" w:rsidP="00FC34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>
              <w:t>INS</w:t>
            </w:r>
            <w:r>
              <w:rPr>
                <w:noProof/>
              </w:rPr>
              <w:t xml:space="preserve"> 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>
              <w:t>0684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22544F9C" w14:textId="77777777" w:rsidR="002B65BA" w:rsidRPr="00072BDB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650C1C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Wrong </w:t>
            </w:r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>rev counter (to fix in new version)</w:t>
            </w:r>
          </w:p>
          <w:p w14:paraId="177ED9F5" w14:textId="77777777" w:rsidR="002B65BA" w:rsidRPr="00A75C05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Supporting companies </w:t>
            </w:r>
            <w:proofErr w:type="gramStart"/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>with ?</w:t>
            </w:r>
            <w:proofErr w:type="gramEnd"/>
          </w:p>
        </w:tc>
      </w:tr>
      <w:tr w:rsidR="002B65BA" w:rsidRPr="00A75C05" w14:paraId="3F60D5DA" w14:textId="77777777" w:rsidTr="00FC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CA44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723C" w14:textId="0F456021" w:rsidR="002B65BA" w:rsidRPr="00CD74F4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2B65BA" w:rsidRPr="00CD7EB3">
                <w:rPr>
                  <w:rStyle w:val="Hyperlink"/>
                  <w:rFonts w:cs="Arial"/>
                </w:rPr>
                <w:t>S1-231053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5857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C3671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D4DA" w14:textId="77777777" w:rsidR="002B65BA" w:rsidRPr="00CD74F4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t xml:space="preserve">22.261v19.2.0 </w:t>
            </w:r>
            <w:r w:rsidRPr="004C3671">
              <w:t>General and charging requirements of INS to TS 22.261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8177" w14:textId="77777777" w:rsidR="002B65BA" w:rsidRPr="00A75C05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9D02" w14:textId="77777777" w:rsidR="002B65BA" w:rsidRDefault="002B65BA" w:rsidP="00FC34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>
              <w:t>INS</w:t>
            </w:r>
            <w:r>
              <w:rPr>
                <w:noProof/>
              </w:rPr>
              <w:t xml:space="preserve"> 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>
              <w:t>0683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R 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6CB202FB" w14:textId="77777777" w:rsidR="002B65BA" w:rsidRPr="00072BDB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650C1C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Wrong </w:t>
            </w:r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>rev counter (to fix in new version)</w:t>
            </w:r>
          </w:p>
          <w:p w14:paraId="04294C4D" w14:textId="77777777" w:rsidR="002B65BA" w:rsidRPr="00A75C05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Supporting companies </w:t>
            </w:r>
            <w:proofErr w:type="gramStart"/>
            <w:r w:rsidRPr="00072BDB">
              <w:rPr>
                <w:rFonts w:eastAsia="Arial Unicode MS" w:cs="Arial"/>
                <w:szCs w:val="18"/>
                <w:highlight w:val="yellow"/>
                <w:lang w:eastAsia="ar-SA"/>
              </w:rPr>
              <w:t>with ?</w:t>
            </w:r>
            <w:proofErr w:type="gramEnd"/>
          </w:p>
        </w:tc>
      </w:tr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7B375526" w:rsidR="009C07FC" w:rsidRPr="00F45489" w:rsidRDefault="002B65BA" w:rsidP="003516D6">
            <w:pPr>
              <w:pStyle w:val="Heading1"/>
            </w:pPr>
            <w:r w:rsidRPr="002B65BA">
              <w:t>AIML_Ph2</w:t>
            </w:r>
          </w:p>
        </w:tc>
      </w:tr>
      <w:tr w:rsidR="002B65BA" w:rsidRPr="00745D37" w14:paraId="2B9C9AF8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388D97" w14:textId="77777777" w:rsidR="002B65BA" w:rsidRPr="00745D37" w:rsidRDefault="002B65BA" w:rsidP="00FC3409">
            <w:pPr>
              <w:pStyle w:val="Heading2"/>
              <w:rPr>
                <w:lang w:val="en-US"/>
              </w:rPr>
            </w:pPr>
            <w:r w:rsidRPr="00FD2CBE">
              <w:t>FS_A</w:t>
            </w:r>
            <w:r w:rsidRPr="00C63302">
              <w:t>IML</w:t>
            </w:r>
            <w:r w:rsidRPr="000222B9">
              <w:t>_Ph2</w:t>
            </w:r>
            <w:r w:rsidRPr="00745D37">
              <w:rPr>
                <w:lang w:val="en-US"/>
              </w:rPr>
              <w:t xml:space="preserve">: </w:t>
            </w:r>
            <w:r>
              <w:rPr>
                <w:rFonts w:eastAsia="Batang"/>
                <w:lang w:eastAsia="zh-CN"/>
              </w:rPr>
              <w:t xml:space="preserve">Study on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hyperlink r:id="rId38" w:history="1">
              <w:r w:rsidRPr="004F638F">
                <w:rPr>
                  <w:rStyle w:val="Hyperlink"/>
                  <w:lang w:val="en-US"/>
                </w:rPr>
                <w:t>SP-220083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2B65BA" w:rsidRPr="00C6275F" w14:paraId="3DBDC804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1F1F004" w14:textId="77777777" w:rsidR="002B65BA" w:rsidRPr="004067FF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991A4B8" w14:textId="77777777" w:rsidR="002B65BA" w:rsidRPr="00DF5A37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97573B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97573B">
              <w:rPr>
                <w:lang w:val="nl-NL"/>
              </w:rPr>
              <w:t>Xu Yang (</w:t>
            </w:r>
            <w:r w:rsidRPr="00DF5A37">
              <w:rPr>
                <w:lang w:val="nl-NL"/>
              </w:rPr>
              <w:t>OPPO)</w:t>
            </w:r>
          </w:p>
          <w:p w14:paraId="5368E376" w14:textId="77777777" w:rsidR="002B65BA" w:rsidRPr="00B209E2" w:rsidRDefault="002B65BA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39" w:history="1">
              <w:r w:rsidRPr="00C3296C">
                <w:rPr>
                  <w:rStyle w:val="Hyperlink"/>
                  <w:rFonts w:eastAsia="Arial Unicode MS" w:cs="Arial"/>
                  <w:lang w:val="fr-FR"/>
                </w:rPr>
                <w:t>TR22.876v1.0.0</w:t>
              </w:r>
            </w:hyperlink>
          </w:p>
          <w:p w14:paraId="79EAFDAE" w14:textId="77777777" w:rsidR="002B65BA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4712F7EB" w14:textId="77777777" w:rsidR="002B65BA" w:rsidRPr="00AA7BD2" w:rsidRDefault="002B65BA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75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2B65BA" w:rsidRPr="00B04844" w14:paraId="3A809765" w14:textId="77777777" w:rsidTr="00FA4A6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4AF0C88" w14:textId="77777777" w:rsidR="002B65BA" w:rsidRPr="006E6FF4" w:rsidRDefault="002B65BA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2B65BA" w:rsidRPr="00B209E2" w14:paraId="286937CA" w14:textId="77777777" w:rsidTr="00FA4A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3CDD4C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4A6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02A41F" w14:textId="3AA14C14" w:rsidR="002B65BA" w:rsidRPr="00FA4A6B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0" w:history="1">
              <w:r w:rsidR="002B65BA" w:rsidRPr="00FA4A6B">
                <w:rPr>
                  <w:rStyle w:val="Hyperlink"/>
                  <w:rFonts w:cs="Arial"/>
                  <w:color w:val="auto"/>
                </w:rPr>
                <w:t>S1-231104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5F0850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4A6B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CEB0BE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A4A6B">
              <w:t>FS_AIML-Ph2 TR updates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5F2E08" w14:textId="7A3B77B6" w:rsidR="002B65BA" w:rsidRPr="00FA4A6B" w:rsidRDefault="00537FE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="00231EA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960A58" w14:textId="77777777" w:rsidR="00FA4A6B" w:rsidRDefault="00FA4A6B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E75CDE9" w14:textId="15178DC4" w:rsidR="002B65BA" w:rsidRPr="00FA4A6B" w:rsidRDefault="00FA4A6B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A4A6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B65BA" w:rsidRPr="00B209E2" w14:paraId="75E4266B" w14:textId="77777777" w:rsidTr="00FA4A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E198C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4A6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6EF8B" w14:textId="7073A706" w:rsidR="002B65BA" w:rsidRPr="00FA4A6B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1" w:history="1">
              <w:r w:rsidR="002B65BA" w:rsidRPr="00FA4A6B">
                <w:rPr>
                  <w:rStyle w:val="Hyperlink"/>
                  <w:rFonts w:cs="Arial"/>
                  <w:color w:val="auto"/>
                </w:rPr>
                <w:t>S1-231301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07F9C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FA4A6B">
              <w:t>InterDigital</w:t>
            </w:r>
            <w:proofErr w:type="spellEnd"/>
            <w:r w:rsidRPr="00FA4A6B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C74E4" w14:textId="77777777" w:rsidR="002B65BA" w:rsidRPr="00FA4A6B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A4A6B">
              <w:t>Update to the Use Case Asynchronous FL via direct device connection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D13E9" w14:textId="65378BD3" w:rsidR="002B65BA" w:rsidRPr="00FA4A6B" w:rsidRDefault="00FA4A6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A6B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FA4A6B">
              <w:rPr>
                <w:rFonts w:eastAsia="Times New Roman" w:cs="Arial"/>
                <w:szCs w:val="18"/>
                <w:lang w:eastAsia="ar-SA"/>
              </w:rPr>
              <w:t>1509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1BD9D" w14:textId="77777777" w:rsidR="002B65BA" w:rsidRPr="00FA4A6B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4A6B" w:rsidRPr="00B209E2" w14:paraId="4B88B127" w14:textId="77777777" w:rsidTr="00FA4A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83CE" w14:textId="75C5C577" w:rsidR="00FA4A6B" w:rsidRPr="00FA4A6B" w:rsidRDefault="00FA4A6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4A6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7E6F" w14:textId="683ABD5D" w:rsidR="00FA4A6B" w:rsidRPr="00FA4A6B" w:rsidRDefault="00000000" w:rsidP="00FC3409">
            <w:pPr>
              <w:snapToGrid w:val="0"/>
              <w:spacing w:after="0" w:line="240" w:lineRule="auto"/>
            </w:pPr>
            <w:hyperlink r:id="rId42" w:history="1">
              <w:r w:rsidR="00FA4A6B" w:rsidRPr="00FA4A6B">
                <w:rPr>
                  <w:rStyle w:val="Hyperlink"/>
                  <w:rFonts w:cs="Arial"/>
                  <w:color w:val="auto"/>
                </w:rPr>
                <w:t>S1-</w:t>
              </w:r>
              <w:r w:rsidR="00FA4A6B">
                <w:rPr>
                  <w:rStyle w:val="Hyperlink"/>
                  <w:rFonts w:cs="Arial"/>
                  <w:color w:val="auto"/>
                </w:rPr>
                <w:t>23</w:t>
              </w:r>
              <w:r w:rsidR="00FA4A6B" w:rsidRPr="00FA4A6B">
                <w:rPr>
                  <w:rStyle w:val="Hyperlink"/>
                  <w:rFonts w:cs="Arial"/>
                  <w:color w:val="auto"/>
                </w:rPr>
                <w:t>1509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20E5" w14:textId="7FED59C4" w:rsidR="00FA4A6B" w:rsidRPr="00FA4A6B" w:rsidRDefault="00FA4A6B" w:rsidP="00FC3409">
            <w:pPr>
              <w:snapToGrid w:val="0"/>
              <w:spacing w:after="0" w:line="240" w:lineRule="auto"/>
            </w:pPr>
            <w:proofErr w:type="spellStart"/>
            <w:r w:rsidRPr="00FA4A6B">
              <w:t>InterDigital</w:t>
            </w:r>
            <w:proofErr w:type="spellEnd"/>
            <w:r w:rsidRPr="00FA4A6B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D05B" w14:textId="4F99A6FE" w:rsidR="00FA4A6B" w:rsidRPr="00FA4A6B" w:rsidRDefault="00FA4A6B" w:rsidP="00FC3409">
            <w:pPr>
              <w:snapToGrid w:val="0"/>
              <w:spacing w:after="0" w:line="240" w:lineRule="auto"/>
            </w:pPr>
            <w:r w:rsidRPr="00FA4A6B">
              <w:t>Update to the Use Case Asynchronous FL via direct device connection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DA65" w14:textId="77777777" w:rsidR="00FA4A6B" w:rsidRPr="00FA4A6B" w:rsidRDefault="00FA4A6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3C65" w14:textId="5601036D" w:rsidR="00FA4A6B" w:rsidRPr="00FA4A6B" w:rsidRDefault="00FA4A6B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4A6B">
              <w:rPr>
                <w:rFonts w:eastAsia="Arial Unicode MS" w:cs="Arial"/>
                <w:szCs w:val="18"/>
                <w:lang w:eastAsia="ar-SA"/>
              </w:rPr>
              <w:t>Revision of S1-231301.</w:t>
            </w:r>
          </w:p>
        </w:tc>
      </w:tr>
      <w:tr w:rsidR="002B65BA" w:rsidRPr="00B04844" w14:paraId="1E16462B" w14:textId="77777777" w:rsidTr="00FC340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CA2D6C6" w14:textId="77777777" w:rsidR="002B65BA" w:rsidRPr="006E6FF4" w:rsidRDefault="002B65BA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2B65BA" w:rsidRPr="00B209E2" w14:paraId="0223251C" w14:textId="77777777" w:rsidTr="006B57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EAA19" w14:textId="77777777" w:rsidR="002B65BA" w:rsidRPr="00FA4D83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4D8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0700E" w14:textId="77777777" w:rsidR="002B65BA" w:rsidRPr="00FA4D83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3" w:history="1">
              <w:r w:rsidR="002B65BA" w:rsidRPr="00FA4D83">
                <w:rPr>
                  <w:rStyle w:val="Hyperlink"/>
                  <w:rFonts w:cs="Arial"/>
                  <w:color w:val="auto"/>
                </w:rPr>
                <w:t>S1-231098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77CEF" w14:textId="77777777" w:rsidR="002B65BA" w:rsidRPr="00FA4D83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4D83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0D156" w14:textId="77777777" w:rsidR="002B65BA" w:rsidRPr="00FA4D83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A4D83">
              <w:t>Consolidation on Functional Requirement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BBB64" w14:textId="77777777" w:rsidR="002B65BA" w:rsidRPr="00FA4D83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D83">
              <w:rPr>
                <w:rFonts w:eastAsia="Times New Roman" w:cs="Arial"/>
                <w:szCs w:val="18"/>
                <w:lang w:eastAsia="ar-SA"/>
              </w:rPr>
              <w:t>Revised to S1-231352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0BB6D" w14:textId="77777777" w:rsidR="002B65BA" w:rsidRPr="00FA4D83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65BA" w:rsidRPr="00B209E2" w14:paraId="108BA109" w14:textId="77777777" w:rsidTr="006B57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354DA" w14:textId="77777777" w:rsidR="002B65BA" w:rsidRPr="006B576E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B576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AF316" w14:textId="2A52CA50" w:rsidR="002B65BA" w:rsidRPr="006B576E" w:rsidRDefault="00000000" w:rsidP="00FC3409">
            <w:pPr>
              <w:snapToGrid w:val="0"/>
              <w:spacing w:after="0" w:line="240" w:lineRule="auto"/>
            </w:pPr>
            <w:hyperlink r:id="rId44" w:history="1">
              <w:r w:rsidR="002B65BA" w:rsidRPr="006B576E">
                <w:rPr>
                  <w:rStyle w:val="Hyperlink"/>
                  <w:rFonts w:cs="Arial"/>
                  <w:color w:val="auto"/>
                </w:rPr>
                <w:t>S1-231352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C4CD6" w14:textId="77777777" w:rsidR="002B65BA" w:rsidRPr="006B576E" w:rsidRDefault="002B65BA" w:rsidP="00FC3409">
            <w:pPr>
              <w:snapToGrid w:val="0"/>
              <w:spacing w:after="0" w:line="240" w:lineRule="auto"/>
            </w:pPr>
            <w:r w:rsidRPr="006B576E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C9046" w14:textId="77777777" w:rsidR="002B65BA" w:rsidRPr="006B576E" w:rsidRDefault="002B65BA" w:rsidP="00FC3409">
            <w:pPr>
              <w:snapToGrid w:val="0"/>
              <w:spacing w:after="0" w:line="240" w:lineRule="auto"/>
            </w:pPr>
            <w:r w:rsidRPr="006B576E">
              <w:t>Consolidation on Functional Requirement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7A1CD" w14:textId="46EC599A" w:rsidR="002B65BA" w:rsidRPr="006B576E" w:rsidRDefault="006B576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576E">
              <w:rPr>
                <w:rFonts w:eastAsia="Times New Roman" w:cs="Arial"/>
                <w:szCs w:val="18"/>
                <w:lang w:eastAsia="ar-SA"/>
              </w:rPr>
              <w:t>Revised to S1-191510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6FD2E" w14:textId="77777777" w:rsidR="002B65BA" w:rsidRPr="006B576E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576E">
              <w:rPr>
                <w:rFonts w:eastAsia="Arial Unicode MS" w:cs="Arial"/>
                <w:szCs w:val="18"/>
                <w:lang w:eastAsia="ar-SA"/>
              </w:rPr>
              <w:t>Revision of S1-231098.</w:t>
            </w:r>
          </w:p>
        </w:tc>
      </w:tr>
      <w:tr w:rsidR="006B576E" w:rsidRPr="00B209E2" w14:paraId="05F458DB" w14:textId="77777777" w:rsidTr="00AF78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8085" w14:textId="5BF34B09" w:rsidR="006B576E" w:rsidRPr="006B576E" w:rsidRDefault="006B576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B576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551E" w14:textId="3542BA56" w:rsidR="006B576E" w:rsidRPr="006B576E" w:rsidRDefault="00000000" w:rsidP="00FC3409">
            <w:pPr>
              <w:snapToGrid w:val="0"/>
              <w:spacing w:after="0" w:line="240" w:lineRule="auto"/>
            </w:pPr>
            <w:hyperlink r:id="rId45" w:history="1">
              <w:r w:rsidR="006B576E" w:rsidRPr="006B576E">
                <w:rPr>
                  <w:rStyle w:val="Hyperlink"/>
                  <w:rFonts w:cs="Arial"/>
                  <w:color w:val="auto"/>
                </w:rPr>
                <w:t>S1-191510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41D5" w14:textId="74074C62" w:rsidR="006B576E" w:rsidRPr="006B576E" w:rsidRDefault="006B576E" w:rsidP="00FC3409">
            <w:pPr>
              <w:snapToGrid w:val="0"/>
              <w:spacing w:after="0" w:line="240" w:lineRule="auto"/>
            </w:pPr>
            <w:r w:rsidRPr="006B576E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4B5E" w14:textId="570A309B" w:rsidR="006B576E" w:rsidRPr="006B576E" w:rsidRDefault="006B576E" w:rsidP="00FC3409">
            <w:pPr>
              <w:snapToGrid w:val="0"/>
              <w:spacing w:after="0" w:line="240" w:lineRule="auto"/>
            </w:pPr>
            <w:r w:rsidRPr="006B576E">
              <w:t>Consolidation on Functional Requirement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1775" w14:textId="77777777" w:rsidR="006B576E" w:rsidRPr="006B576E" w:rsidRDefault="006B576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CF44" w14:textId="15FBE3EB" w:rsidR="006B576E" w:rsidRDefault="006B576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576E">
              <w:rPr>
                <w:rFonts w:eastAsia="Arial Unicode MS" w:cs="Arial"/>
                <w:i/>
                <w:szCs w:val="18"/>
                <w:lang w:eastAsia="ar-SA"/>
              </w:rPr>
              <w:t>Revision of S1-231098.</w:t>
            </w:r>
          </w:p>
          <w:p w14:paraId="0AF1651A" w14:textId="77777777" w:rsidR="006B576E" w:rsidRDefault="006B576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576E">
              <w:rPr>
                <w:rFonts w:eastAsia="Arial Unicode MS" w:cs="Arial"/>
                <w:szCs w:val="18"/>
                <w:lang w:eastAsia="ar-SA"/>
              </w:rPr>
              <w:t>Revision of S1-231352.</w:t>
            </w:r>
          </w:p>
          <w:p w14:paraId="45B9DA31" w14:textId="3F79314C" w:rsidR="00B3094C" w:rsidRPr="006B576E" w:rsidRDefault="00B30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Comments from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Mediatek</w:t>
            </w:r>
            <w:proofErr w:type="spellEnd"/>
          </w:p>
        </w:tc>
      </w:tr>
      <w:tr w:rsidR="002B65BA" w:rsidRPr="00B209E2" w14:paraId="2745C1AB" w14:textId="77777777" w:rsidTr="00AF78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D8925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782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33718" w14:textId="47A9C805" w:rsidR="002B65BA" w:rsidRPr="00AF782D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6" w:history="1">
              <w:r w:rsidR="002B65BA" w:rsidRPr="00AF782D">
                <w:rPr>
                  <w:rStyle w:val="Hyperlink"/>
                  <w:rFonts w:cs="Arial"/>
                  <w:color w:val="auto"/>
                </w:rPr>
                <w:t>S1-231099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567B6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F782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8A2B6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82D">
              <w:t>Consolidation on KPI table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6E1AE" w14:textId="04B27A8E" w:rsidR="002B65BA" w:rsidRPr="00AF782D" w:rsidRDefault="00AF78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82D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AF782D">
              <w:rPr>
                <w:rFonts w:eastAsia="Times New Roman" w:cs="Arial"/>
                <w:szCs w:val="18"/>
                <w:lang w:eastAsia="ar-SA"/>
              </w:rPr>
              <w:t>1511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CA794" w14:textId="77777777" w:rsidR="002B65BA" w:rsidRPr="00AF782D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F782D" w:rsidRPr="00B209E2" w14:paraId="1327A84B" w14:textId="77777777" w:rsidTr="00AF78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6A7D" w14:textId="262E1260" w:rsidR="00AF782D" w:rsidRPr="00AF782D" w:rsidRDefault="00AF78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782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E75E" w14:textId="79DF60D3" w:rsidR="00AF782D" w:rsidRPr="00AF782D" w:rsidRDefault="00000000" w:rsidP="00FC3409">
            <w:pPr>
              <w:snapToGrid w:val="0"/>
              <w:spacing w:after="0" w:line="240" w:lineRule="auto"/>
            </w:pPr>
            <w:hyperlink r:id="rId47" w:history="1">
              <w:r w:rsidR="00AF782D" w:rsidRPr="00AF782D">
                <w:rPr>
                  <w:rStyle w:val="Hyperlink"/>
                  <w:rFonts w:cs="Arial"/>
                  <w:color w:val="auto"/>
                </w:rPr>
                <w:t>S1-</w:t>
              </w:r>
              <w:r w:rsidR="00AF782D">
                <w:rPr>
                  <w:rStyle w:val="Hyperlink"/>
                  <w:rFonts w:cs="Arial"/>
                  <w:color w:val="auto"/>
                </w:rPr>
                <w:t>23</w:t>
              </w:r>
              <w:r w:rsidR="00AF782D" w:rsidRPr="00AF782D">
                <w:rPr>
                  <w:rStyle w:val="Hyperlink"/>
                  <w:rFonts w:cs="Arial"/>
                  <w:color w:val="auto"/>
                </w:rPr>
                <w:t>1511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F691" w14:textId="28807012" w:rsidR="00AF782D" w:rsidRPr="00AF782D" w:rsidRDefault="00AF782D" w:rsidP="00FC3409">
            <w:pPr>
              <w:snapToGrid w:val="0"/>
              <w:spacing w:after="0" w:line="240" w:lineRule="auto"/>
            </w:pPr>
            <w:r w:rsidRPr="00AF782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D4FE" w14:textId="62583A47" w:rsidR="00AF782D" w:rsidRPr="00AF782D" w:rsidRDefault="00AF782D" w:rsidP="00FC3409">
            <w:pPr>
              <w:snapToGrid w:val="0"/>
              <w:spacing w:after="0" w:line="240" w:lineRule="auto"/>
            </w:pPr>
            <w:r w:rsidRPr="00AF782D">
              <w:t>Consolidation on KPI table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F694" w14:textId="77777777" w:rsidR="00AF782D" w:rsidRPr="00AF782D" w:rsidRDefault="00AF78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5B79" w14:textId="77777777" w:rsidR="00AF782D" w:rsidRDefault="00AF78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782D">
              <w:rPr>
                <w:rFonts w:eastAsia="Arial Unicode MS" w:cs="Arial"/>
                <w:szCs w:val="18"/>
                <w:lang w:eastAsia="ar-SA"/>
              </w:rPr>
              <w:t>Revision of S1-231099.</w:t>
            </w:r>
          </w:p>
          <w:p w14:paraId="48197198" w14:textId="07ECA29B" w:rsidR="00B3094C" w:rsidRPr="00AF782D" w:rsidRDefault="00E4581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Questions on </w:t>
            </w:r>
            <w:r w:rsidR="00B3094C">
              <w:rPr>
                <w:rFonts w:eastAsia="Arial Unicode MS" w:cs="Arial"/>
                <w:szCs w:val="18"/>
                <w:lang w:eastAsia="ar-SA"/>
              </w:rPr>
              <w:t xml:space="preserve">latency and rate </w:t>
            </w:r>
          </w:p>
        </w:tc>
      </w:tr>
      <w:tr w:rsidR="002B65BA" w:rsidRPr="00B209E2" w14:paraId="27E0BEDF" w14:textId="77777777" w:rsidTr="00AF78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37BFD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782D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85B98" w14:textId="5DB76987" w:rsidR="002B65BA" w:rsidRPr="00AF782D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8" w:history="1">
              <w:r w:rsidR="002B65BA" w:rsidRPr="00AF782D">
                <w:rPr>
                  <w:rStyle w:val="Hyperlink"/>
                  <w:rFonts w:cs="Arial"/>
                  <w:color w:val="auto"/>
                </w:rPr>
                <w:t>S1-231102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EC963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F782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0957D" w14:textId="77777777" w:rsidR="002B65BA" w:rsidRPr="00AF782D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82D">
              <w:t>TR conclusion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38A92" w14:textId="53E02055" w:rsidR="002B65BA" w:rsidRPr="00AF782D" w:rsidRDefault="00AF78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82D">
              <w:rPr>
                <w:rFonts w:eastAsia="Times New Roman" w:cs="Arial"/>
                <w:szCs w:val="18"/>
                <w:lang w:eastAsia="ar-SA"/>
              </w:rPr>
              <w:t>Revised to S1-191512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7B253" w14:textId="77777777" w:rsidR="002B65BA" w:rsidRPr="00AF782D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F782D" w:rsidRPr="00B209E2" w14:paraId="40DFA5FD" w14:textId="77777777" w:rsidTr="00AF78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79A20D" w14:textId="7D3D6D2D" w:rsidR="00AF782D" w:rsidRPr="00AF782D" w:rsidRDefault="00AF78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782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4A842C" w14:textId="09E3A4FE" w:rsidR="00AF782D" w:rsidRPr="00AF782D" w:rsidRDefault="00000000" w:rsidP="00FC3409">
            <w:pPr>
              <w:snapToGrid w:val="0"/>
              <w:spacing w:after="0" w:line="240" w:lineRule="auto"/>
            </w:pPr>
            <w:hyperlink r:id="rId49" w:history="1">
              <w:r w:rsidR="00AF782D" w:rsidRPr="00AF782D">
                <w:rPr>
                  <w:rStyle w:val="Hyperlink"/>
                  <w:rFonts w:cs="Arial"/>
                  <w:color w:val="auto"/>
                </w:rPr>
                <w:t>S1-191512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BD4F58" w14:textId="2C328438" w:rsidR="00AF782D" w:rsidRPr="00AF782D" w:rsidRDefault="00AF782D" w:rsidP="00FC3409">
            <w:pPr>
              <w:snapToGrid w:val="0"/>
              <w:spacing w:after="0" w:line="240" w:lineRule="auto"/>
            </w:pPr>
            <w:r w:rsidRPr="00AF782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99C81F" w14:textId="2907170F" w:rsidR="00AF782D" w:rsidRPr="00AF782D" w:rsidRDefault="00AF782D" w:rsidP="00FC3409">
            <w:pPr>
              <w:snapToGrid w:val="0"/>
              <w:spacing w:after="0" w:line="240" w:lineRule="auto"/>
            </w:pPr>
            <w:r w:rsidRPr="00AF782D">
              <w:t>TR conclusion of 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9F2F7D" w14:textId="2AE9F1FB" w:rsidR="00AF782D" w:rsidRPr="00AF782D" w:rsidRDefault="00537FE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="00231EA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681AD8" w14:textId="77777777" w:rsidR="00AF782D" w:rsidRDefault="00AF78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782D">
              <w:rPr>
                <w:rFonts w:eastAsia="Arial Unicode MS" w:cs="Arial"/>
                <w:szCs w:val="18"/>
                <w:lang w:eastAsia="ar-SA"/>
              </w:rPr>
              <w:t>Revision of S1-231102.</w:t>
            </w:r>
          </w:p>
          <w:p w14:paraId="71697391" w14:textId="77777777" w:rsidR="00AF782D" w:rsidRPr="00AF782D" w:rsidRDefault="00AF78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FE3F474" w14:textId="7AC0AEE3" w:rsidR="00AF782D" w:rsidRDefault="00E4581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Remove the “into a new TS”</w:t>
            </w:r>
          </w:p>
          <w:p w14:paraId="6AEDD3B5" w14:textId="7725D749" w:rsidR="00AF782D" w:rsidRPr="00AF782D" w:rsidRDefault="00AF78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F782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B65BA" w:rsidRPr="00745D37" w14:paraId="52CE85F8" w14:textId="77777777" w:rsidTr="007F307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073022" w14:textId="2BCAC81B" w:rsidR="002B65BA" w:rsidRPr="00745D37" w:rsidRDefault="002B65BA" w:rsidP="00FC3409">
            <w:pPr>
              <w:pStyle w:val="Heading3"/>
              <w:rPr>
                <w:lang w:val="en-US"/>
              </w:rPr>
            </w:pPr>
            <w:r w:rsidRPr="00FD2CBE">
              <w:t>A</w:t>
            </w:r>
            <w:r w:rsidRPr="00C63302">
              <w:t>IML</w:t>
            </w:r>
            <w:r w:rsidRPr="000222B9">
              <w:t>_Ph2</w:t>
            </w:r>
            <w:r>
              <w:t xml:space="preserve"> WID</w:t>
            </w:r>
          </w:p>
        </w:tc>
      </w:tr>
      <w:tr w:rsidR="002B65BA" w:rsidRPr="00A75C05" w14:paraId="1BFB23AA" w14:textId="77777777" w:rsidTr="007F30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15252" w14:textId="77777777" w:rsidR="002B65BA" w:rsidRPr="007F3078" w:rsidRDefault="002B65B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078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FE6BD" w14:textId="01E6EB8C" w:rsidR="002B65BA" w:rsidRPr="007F3078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2B65BA" w:rsidRPr="007F3078">
                <w:rPr>
                  <w:rStyle w:val="Hyperlink"/>
                  <w:rFonts w:cs="Arial"/>
                  <w:color w:val="auto"/>
                </w:rPr>
                <w:t>S1-231101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3970F" w14:textId="77777777" w:rsidR="002B65BA" w:rsidRPr="007F3078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F3078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6EF57" w14:textId="77777777" w:rsidR="002B65BA" w:rsidRPr="007F3078" w:rsidRDefault="002B65BA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F3078">
              <w:t>new WID_AIML-Ph2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8D517" w14:textId="72ADB783" w:rsidR="002B65BA" w:rsidRPr="007F3078" w:rsidRDefault="007F307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078">
              <w:rPr>
                <w:rFonts w:eastAsia="Times New Roman" w:cs="Arial"/>
                <w:szCs w:val="18"/>
                <w:lang w:eastAsia="ar-SA"/>
              </w:rPr>
              <w:t>Revised to S1-191513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3B031" w14:textId="77777777" w:rsidR="002B65BA" w:rsidRPr="007F3078" w:rsidRDefault="002B65B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F3078" w:rsidRPr="00A75C05" w14:paraId="69DC0F20" w14:textId="77777777" w:rsidTr="007F30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BECF" w14:textId="1AA4FE3E" w:rsidR="007F3078" w:rsidRPr="007F3078" w:rsidRDefault="007F307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078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D454" w14:textId="55077875" w:rsidR="007F3078" w:rsidRPr="007F3078" w:rsidRDefault="00000000" w:rsidP="00FC3409">
            <w:pPr>
              <w:snapToGrid w:val="0"/>
              <w:spacing w:after="0" w:line="240" w:lineRule="auto"/>
            </w:pPr>
            <w:hyperlink r:id="rId51" w:history="1">
              <w:r w:rsidR="007F3078" w:rsidRPr="007F3078">
                <w:rPr>
                  <w:rStyle w:val="Hyperlink"/>
                  <w:rFonts w:cs="Arial"/>
                  <w:color w:val="auto"/>
                </w:rPr>
                <w:t>S1-191513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7F26" w14:textId="56926B60" w:rsidR="007F3078" w:rsidRPr="007F3078" w:rsidRDefault="007F3078" w:rsidP="00FC3409">
            <w:pPr>
              <w:snapToGrid w:val="0"/>
              <w:spacing w:after="0" w:line="240" w:lineRule="auto"/>
            </w:pPr>
            <w:r w:rsidRPr="007F3078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861C" w14:textId="4A2E12CC" w:rsidR="007F3078" w:rsidRPr="007F3078" w:rsidRDefault="007F3078" w:rsidP="00FC3409">
            <w:pPr>
              <w:snapToGrid w:val="0"/>
              <w:spacing w:after="0" w:line="240" w:lineRule="auto"/>
            </w:pPr>
            <w:r w:rsidRPr="007F3078">
              <w:t>new WID_AIML-Ph2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A795" w14:textId="77777777" w:rsidR="007F3078" w:rsidRPr="007F3078" w:rsidRDefault="007F307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9048" w14:textId="77777777" w:rsidR="007F3078" w:rsidRDefault="007F307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3078">
              <w:rPr>
                <w:rFonts w:eastAsia="Arial Unicode MS" w:cs="Arial"/>
                <w:szCs w:val="18"/>
                <w:lang w:eastAsia="ar-SA"/>
              </w:rPr>
              <w:t>Revision of S1-231101.</w:t>
            </w:r>
          </w:p>
          <w:p w14:paraId="20FA415E" w14:textId="77777777" w:rsidR="00E45817" w:rsidRDefault="00E4581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Impacts on UICC</w:t>
            </w:r>
          </w:p>
          <w:p w14:paraId="0062226A" w14:textId="77777777" w:rsidR="00E45817" w:rsidRDefault="00E4581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Rewordings offline from Interdigital</w:t>
            </w:r>
          </w:p>
          <w:p w14:paraId="040FB694" w14:textId="482C4972" w:rsidR="00E45817" w:rsidRPr="007F3078" w:rsidRDefault="00E4581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Question mark on the supporting list</w:t>
            </w: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72820ECB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123BD02A" w14:textId="4AC38D45" w:rsidR="00615426" w:rsidRPr="00CD13C3" w:rsidRDefault="00615426" w:rsidP="0061542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</w:rPr>
              <w:t>We have two-round discussions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and </w:t>
            </w:r>
            <w:r>
              <w:rPr>
                <w:rFonts w:eastAsia="Arial Unicode MS" w:cs="Arial"/>
                <w:i/>
                <w:szCs w:val="18"/>
              </w:rPr>
              <w:t>all documents treated</w:t>
            </w:r>
          </w:p>
          <w:p w14:paraId="1BADA6B7" w14:textId="33FE1487" w:rsidR="00615426" w:rsidRDefault="00615426" w:rsidP="0061542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5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documents pre-agreed </w:t>
            </w:r>
          </w:p>
          <w:p w14:paraId="6FE16A95" w14:textId="77777777" w:rsidR="00615426" w:rsidRDefault="00615426" w:rsidP="00615426">
            <w:pPr>
              <w:numPr>
                <w:ilvl w:val="1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The rest can’t reach agreement online and offline discussion are needed, so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they are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revised and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still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>opening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main session.</w:t>
            </w:r>
          </w:p>
          <w:p w14:paraId="2FD1C5C7" w14:textId="238D97F4" w:rsidR="00615426" w:rsidRDefault="00615426" w:rsidP="00615426">
            <w:pPr>
              <w:numPr>
                <w:ilvl w:val="1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We have opened and discussed on the WIDs and left for main session.</w:t>
            </w:r>
          </w:p>
          <w:p w14:paraId="35C2C77F" w14:textId="77777777" w:rsidR="00615426" w:rsidRPr="00684D48" w:rsidRDefault="00615426" w:rsidP="00615426">
            <w:pPr>
              <w:spacing w:after="0" w:line="240" w:lineRule="auto"/>
              <w:ind w:left="720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FE21AAB" w14:textId="4B46ED29" w:rsidR="00401471" w:rsidRPr="00AA7BD2" w:rsidRDefault="00401471" w:rsidP="00EF4AF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BEE4" w14:textId="77777777" w:rsidR="00A3056D" w:rsidRDefault="00A3056D" w:rsidP="002E015E">
      <w:pPr>
        <w:spacing w:after="0" w:line="240" w:lineRule="auto"/>
      </w:pPr>
      <w:r>
        <w:separator/>
      </w:r>
    </w:p>
  </w:endnote>
  <w:endnote w:type="continuationSeparator" w:id="0">
    <w:p w14:paraId="75C064B9" w14:textId="77777777" w:rsidR="00A3056D" w:rsidRDefault="00A3056D" w:rsidP="002E015E">
      <w:pPr>
        <w:spacing w:after="0" w:line="240" w:lineRule="auto"/>
      </w:pPr>
      <w:r>
        <w:continuationSeparator/>
      </w:r>
    </w:p>
  </w:endnote>
  <w:endnote w:type="continuationNotice" w:id="1">
    <w:p w14:paraId="1FA796A7" w14:textId="77777777" w:rsidR="00A3056D" w:rsidRDefault="00A305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6CAE" w14:textId="77777777" w:rsidR="00A3056D" w:rsidRDefault="00A3056D" w:rsidP="002E015E">
      <w:pPr>
        <w:spacing w:after="0" w:line="240" w:lineRule="auto"/>
      </w:pPr>
      <w:r>
        <w:separator/>
      </w:r>
    </w:p>
  </w:footnote>
  <w:footnote w:type="continuationSeparator" w:id="0">
    <w:p w14:paraId="1799C45B" w14:textId="77777777" w:rsidR="00A3056D" w:rsidRDefault="00A3056D" w:rsidP="002E015E">
      <w:pPr>
        <w:spacing w:after="0" w:line="240" w:lineRule="auto"/>
      </w:pPr>
      <w:r>
        <w:continuationSeparator/>
      </w:r>
    </w:p>
  </w:footnote>
  <w:footnote w:type="continuationNotice" w:id="1">
    <w:p w14:paraId="24BD68C4" w14:textId="77777777" w:rsidR="00A3056D" w:rsidRDefault="00A305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41977">
    <w:abstractNumId w:val="7"/>
    <w:lvlOverride w:ilvl="0">
      <w:startOverride w:val="1"/>
    </w:lvlOverride>
  </w:num>
  <w:num w:numId="2" w16cid:durableId="937058272">
    <w:abstractNumId w:val="6"/>
  </w:num>
  <w:num w:numId="3" w16cid:durableId="2083676530">
    <w:abstractNumId w:val="5"/>
  </w:num>
  <w:num w:numId="4" w16cid:durableId="1715426772">
    <w:abstractNumId w:val="4"/>
  </w:num>
  <w:num w:numId="5" w16cid:durableId="1832019595">
    <w:abstractNumId w:val="3"/>
    <w:lvlOverride w:ilvl="0">
      <w:startOverride w:val="1"/>
    </w:lvlOverride>
  </w:num>
  <w:num w:numId="6" w16cid:durableId="152112577">
    <w:abstractNumId w:val="2"/>
    <w:lvlOverride w:ilvl="0">
      <w:startOverride w:val="1"/>
    </w:lvlOverride>
  </w:num>
  <w:num w:numId="7" w16cid:durableId="1531067619">
    <w:abstractNumId w:val="1"/>
    <w:lvlOverride w:ilvl="0">
      <w:startOverride w:val="1"/>
    </w:lvlOverride>
  </w:num>
  <w:num w:numId="8" w16cid:durableId="1833830153">
    <w:abstractNumId w:val="0"/>
    <w:lvlOverride w:ilvl="0">
      <w:startOverride w:val="1"/>
    </w:lvlOverride>
  </w:num>
  <w:num w:numId="9" w16cid:durableId="2007242765">
    <w:abstractNumId w:val="14"/>
  </w:num>
  <w:num w:numId="10" w16cid:durableId="1343167597">
    <w:abstractNumId w:val="12"/>
  </w:num>
  <w:num w:numId="11" w16cid:durableId="11986194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8132">
    <w:abstractNumId w:val="8"/>
  </w:num>
  <w:num w:numId="13" w16cid:durableId="1013528834">
    <w:abstractNumId w:val="13"/>
  </w:num>
  <w:num w:numId="14" w16cid:durableId="173374745">
    <w:abstractNumId w:val="16"/>
  </w:num>
  <w:num w:numId="15" w16cid:durableId="1035930221">
    <w:abstractNumId w:val="15"/>
  </w:num>
  <w:num w:numId="16" w16cid:durableId="185291254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1618184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B31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C16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8C6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1EA6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5BA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2DC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47E87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2DC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5A9F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127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37FE8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FCA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426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943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76E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2FAD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3078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170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08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4AA4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1A1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B1C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56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CB1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56D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3F45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82D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94C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1A3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27B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17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4AF6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47EB1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5D6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5F3C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A6B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/S1-231139.zip" TargetMode="External"/><Relationship Id="rId18" Type="http://schemas.openxmlformats.org/officeDocument/2006/relationships/hyperlink" Target="docs\S1-191505.zip" TargetMode="External"/><Relationship Id="rId26" Type="http://schemas.openxmlformats.org/officeDocument/2006/relationships/hyperlink" Target="docs\S1-191508.zip" TargetMode="External"/><Relationship Id="rId39" Type="http://schemas.openxmlformats.org/officeDocument/2006/relationships/hyperlink" Target="https://ftp.3gpp.org/Specs/archive/22_series/22.876/22876-100.zip" TargetMode="External"/><Relationship Id="rId21" Type="http://schemas.openxmlformats.org/officeDocument/2006/relationships/hyperlink" Target="Inbox/S1-231344.zip" TargetMode="External"/><Relationship Id="rId34" Type="http://schemas.openxmlformats.org/officeDocument/2006/relationships/hyperlink" Target="docs\S1-191515.zip" TargetMode="External"/><Relationship Id="rId42" Type="http://schemas.openxmlformats.org/officeDocument/2006/relationships/hyperlink" Target="docs\S1-191509.zip" TargetMode="External"/><Relationship Id="rId47" Type="http://schemas.openxmlformats.org/officeDocument/2006/relationships/hyperlink" Target="docs\S1-191511.zip" TargetMode="External"/><Relationship Id="rId50" Type="http://schemas.openxmlformats.org/officeDocument/2006/relationships/hyperlink" Target="Docs/S1-231101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Docs/S1-231138.zip" TargetMode="External"/><Relationship Id="rId29" Type="http://schemas.openxmlformats.org/officeDocument/2006/relationships/hyperlink" Target="docs\S1-191521.zip" TargetMode="External"/><Relationship Id="rId11" Type="http://schemas.openxmlformats.org/officeDocument/2006/relationships/hyperlink" Target="https://www.3gpp.org/ftp/tsg_sa/TSG_SA/TSGS_95E_Electronic_2022_03/Docs/SP-220087.zip" TargetMode="External"/><Relationship Id="rId24" Type="http://schemas.openxmlformats.org/officeDocument/2006/relationships/hyperlink" Target="docs\S1-191507.zip" TargetMode="External"/><Relationship Id="rId32" Type="http://schemas.openxmlformats.org/officeDocument/2006/relationships/hyperlink" Target="Docs/S1-231018.zip" TargetMode="External"/><Relationship Id="rId37" Type="http://schemas.openxmlformats.org/officeDocument/2006/relationships/hyperlink" Target="Docs/S1-231053.zip" TargetMode="External"/><Relationship Id="rId40" Type="http://schemas.openxmlformats.org/officeDocument/2006/relationships/hyperlink" Target="Docs/S1-231104.zip" TargetMode="External"/><Relationship Id="rId45" Type="http://schemas.openxmlformats.org/officeDocument/2006/relationships/hyperlink" Target="docs\S1-191510.zip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docs\S1-191524.zip" TargetMode="External"/><Relationship Id="rId31" Type="http://schemas.openxmlformats.org/officeDocument/2006/relationships/hyperlink" Target="docs\S1-191522.zip" TargetMode="External"/><Relationship Id="rId44" Type="http://schemas.openxmlformats.org/officeDocument/2006/relationships/hyperlink" Target="Inbox/S1-231352.zip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S1-191523.zip" TargetMode="External"/><Relationship Id="rId22" Type="http://schemas.openxmlformats.org/officeDocument/2006/relationships/hyperlink" Target="docs\S1-191506.zip" TargetMode="External"/><Relationship Id="rId27" Type="http://schemas.openxmlformats.org/officeDocument/2006/relationships/hyperlink" Target="Docs/S1-231140.zip" TargetMode="External"/><Relationship Id="rId30" Type="http://schemas.openxmlformats.org/officeDocument/2006/relationships/hyperlink" Target="Docs/S1-231052.zip" TargetMode="External"/><Relationship Id="rId35" Type="http://schemas.openxmlformats.org/officeDocument/2006/relationships/hyperlink" Target="Docs/S1-231049.zip" TargetMode="External"/><Relationship Id="rId43" Type="http://schemas.openxmlformats.org/officeDocument/2006/relationships/hyperlink" Target="file:///C:\Users\Sultan\AppData\Local\Microsoft\Windows\INetCache\Content.Outlook\1KU9YBN7\docs\S1-231098.zip" TargetMode="External"/><Relationship Id="rId48" Type="http://schemas.openxmlformats.org/officeDocument/2006/relationships/hyperlink" Target="Docs/S1-23110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docs\S1-19151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51/22851-110.zip" TargetMode="External"/><Relationship Id="rId17" Type="http://schemas.openxmlformats.org/officeDocument/2006/relationships/hyperlink" Target="Docs/S1-231255.zip" TargetMode="External"/><Relationship Id="rId25" Type="http://schemas.openxmlformats.org/officeDocument/2006/relationships/hyperlink" Target="Docs/S1-231137.zip" TargetMode="External"/><Relationship Id="rId33" Type="http://schemas.openxmlformats.org/officeDocument/2006/relationships/hyperlink" Target="Docs/S1-231050.zip" TargetMode="External"/><Relationship Id="rId38" Type="http://schemas.openxmlformats.org/officeDocument/2006/relationships/hyperlink" Target="https://www.3gpp.org/ftp/tsg_sa/TSG_SA/TSGS_95E_Electronic_2022_03/Docs/SP-220083.zip" TargetMode="External"/><Relationship Id="rId46" Type="http://schemas.openxmlformats.org/officeDocument/2006/relationships/hyperlink" Target="Docs/S1-231099.zip" TargetMode="External"/><Relationship Id="rId20" Type="http://schemas.openxmlformats.org/officeDocument/2006/relationships/hyperlink" Target="file:///E:\TSGS1_102_Berlin\docs\S1-231019.zip" TargetMode="External"/><Relationship Id="rId41" Type="http://schemas.openxmlformats.org/officeDocument/2006/relationships/hyperlink" Target="Docs/S1-23130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Docs/S1-231182.zip" TargetMode="External"/><Relationship Id="rId23" Type="http://schemas.openxmlformats.org/officeDocument/2006/relationships/hyperlink" Target="Docs/S1-231048.zip" TargetMode="External"/><Relationship Id="rId28" Type="http://schemas.openxmlformats.org/officeDocument/2006/relationships/hyperlink" Target="Inbox/S1-231514.zip" TargetMode="External"/><Relationship Id="rId36" Type="http://schemas.openxmlformats.org/officeDocument/2006/relationships/hyperlink" Target="Docs/S1-231068.zip" TargetMode="External"/><Relationship Id="rId49" Type="http://schemas.openxmlformats.org/officeDocument/2006/relationships/hyperlink" Target="docs\S1-19151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142</TotalTime>
  <Pages>4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7689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xia xu</cp:lastModifiedBy>
  <cp:revision>19</cp:revision>
  <dcterms:created xsi:type="dcterms:W3CDTF">2023-05-21T12:11:00Z</dcterms:created>
  <dcterms:modified xsi:type="dcterms:W3CDTF">2023-05-24T13:06:00Z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